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9C98F" w14:textId="0FC9B9B7" w:rsidR="00876F86" w:rsidRPr="00207615" w:rsidRDefault="00876F86" w:rsidP="00876F86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110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24</w:t>
      </w:r>
      <w:r w:rsidR="00D92F93">
        <w:rPr>
          <w:rFonts w:cs="Arial"/>
          <w:sz w:val="24"/>
          <w:szCs w:val="24"/>
        </w:rPr>
        <w:t>01222</w:t>
      </w:r>
    </w:p>
    <w:p w14:paraId="70664046" w14:textId="77777777" w:rsidR="00876F86" w:rsidRPr="00C51EC1" w:rsidRDefault="00876F86" w:rsidP="00876F86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Athens, Greece, Feb 26 – Mar 1, 2024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9752F03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E63FC">
        <w:rPr>
          <w:rFonts w:ascii="Arial" w:hAnsi="Arial"/>
          <w:sz w:val="24"/>
          <w:lang w:val="en-US"/>
        </w:rPr>
        <w:t>8</w:t>
      </w:r>
      <w:r w:rsidR="00F552C4" w:rsidRPr="003076A2">
        <w:rPr>
          <w:rFonts w:ascii="Arial" w:hAnsi="Arial"/>
          <w:sz w:val="24"/>
          <w:lang w:val="en-US"/>
        </w:rPr>
        <w:t>.</w:t>
      </w:r>
      <w:r w:rsidR="003E63FC">
        <w:rPr>
          <w:rFonts w:ascii="Arial" w:hAnsi="Arial"/>
          <w:sz w:val="24"/>
          <w:lang w:val="en-US"/>
        </w:rPr>
        <w:t>14</w:t>
      </w:r>
      <w:r w:rsidR="00691AEC" w:rsidRPr="003076A2">
        <w:rPr>
          <w:rFonts w:ascii="Arial" w:hAnsi="Arial"/>
          <w:sz w:val="24"/>
          <w:lang w:val="en-US"/>
        </w:rPr>
        <w:t>.</w:t>
      </w:r>
      <w:r w:rsidR="003E63FC">
        <w:rPr>
          <w:rFonts w:ascii="Arial" w:hAnsi="Arial"/>
          <w:sz w:val="24"/>
          <w:lang w:val="en-US"/>
        </w:rPr>
        <w:t>3</w:t>
      </w:r>
      <w:r w:rsidR="00F552C4" w:rsidRPr="003076A2">
        <w:rPr>
          <w:rFonts w:ascii="Arial" w:hAnsi="Arial"/>
          <w:sz w:val="24"/>
          <w:lang w:val="en-US"/>
        </w:rPr>
        <w:t>.</w:t>
      </w:r>
      <w:r w:rsidR="003E63FC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853095C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3B25D5">
        <w:rPr>
          <w:rFonts w:ascii="Arial" w:hAnsi="Arial"/>
          <w:sz w:val="24"/>
          <w:lang w:val="en-US"/>
        </w:rPr>
        <w:t>Additional s</w:t>
      </w:r>
      <w:r w:rsidR="00F721D8">
        <w:rPr>
          <w:rFonts w:ascii="Arial" w:hAnsi="Arial"/>
          <w:sz w:val="24"/>
          <w:lang w:val="en-US"/>
        </w:rPr>
        <w:t xml:space="preserve">imulation results </w:t>
      </w:r>
      <w:r w:rsidR="00701157">
        <w:rPr>
          <w:rFonts w:ascii="Arial" w:hAnsi="Arial"/>
          <w:sz w:val="24"/>
          <w:lang w:val="en-US"/>
        </w:rPr>
        <w:t>for</w:t>
      </w:r>
      <w:r w:rsidR="00930FAB">
        <w:rPr>
          <w:rFonts w:ascii="Arial" w:hAnsi="Arial"/>
          <w:sz w:val="24"/>
          <w:lang w:val="en-US"/>
        </w:rPr>
        <w:t xml:space="preserve"> </w:t>
      </w:r>
      <w:r w:rsidR="00C3519B">
        <w:rPr>
          <w:rFonts w:ascii="Arial" w:hAnsi="Arial"/>
          <w:sz w:val="24"/>
          <w:lang w:val="en-US"/>
        </w:rPr>
        <w:t>Sidelink position</w:t>
      </w:r>
      <w:r w:rsidR="00701157">
        <w:rPr>
          <w:rFonts w:ascii="Arial" w:hAnsi="Arial"/>
          <w:sz w:val="24"/>
          <w:lang w:val="en-US"/>
        </w:rPr>
        <w:t>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2B96490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215FA8">
        <w:rPr>
          <w:rFonts w:ascii="Arial" w:hAnsi="Arial"/>
          <w:sz w:val="24"/>
          <w:lang w:val="en-US"/>
        </w:rPr>
        <w:t>Informat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22B1E66" w14:textId="6B796E01" w:rsidR="00614E1E" w:rsidRPr="00C947FA" w:rsidRDefault="003D2D14" w:rsidP="00C947F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465584">
        <w:rPr>
          <w:sz w:val="22"/>
          <w:szCs w:val="22"/>
          <w:lang w:val="en-US"/>
        </w:rPr>
        <w:t>updated</w:t>
      </w:r>
      <w:r w:rsidR="00025C3A">
        <w:rPr>
          <w:sz w:val="22"/>
          <w:szCs w:val="22"/>
          <w:lang w:val="en-US"/>
        </w:rPr>
        <w:t xml:space="preserve"> simulation</w:t>
      </w:r>
      <w:r w:rsidR="00E045A7">
        <w:rPr>
          <w:sz w:val="22"/>
          <w:szCs w:val="22"/>
          <w:lang w:val="en-US"/>
        </w:rPr>
        <w:t xml:space="preserve"> assumptions for</w:t>
      </w:r>
      <w:r w:rsidR="00DC6D23">
        <w:rPr>
          <w:sz w:val="22"/>
          <w:szCs w:val="22"/>
          <w:lang w:val="en-US"/>
        </w:rPr>
        <w:t xml:space="preserve"> </w:t>
      </w:r>
      <w:r w:rsidR="00C47279">
        <w:rPr>
          <w:sz w:val="22"/>
          <w:szCs w:val="22"/>
          <w:lang w:val="en-US"/>
        </w:rPr>
        <w:t>Sidelink positioning measurements</w:t>
      </w:r>
      <w:r w:rsidR="00017C2F">
        <w:rPr>
          <w:sz w:val="22"/>
          <w:szCs w:val="22"/>
          <w:lang w:val="en-US"/>
        </w:rPr>
        <w:t xml:space="preserve"> in RAN4#108bis</w:t>
      </w:r>
      <w:r w:rsidR="00930FAB">
        <w:rPr>
          <w:sz w:val="22"/>
          <w:szCs w:val="22"/>
          <w:lang w:val="en-US"/>
        </w:rPr>
        <w:t xml:space="preserve"> </w:t>
      </w:r>
      <w:r w:rsidR="00C947FA">
        <w:rPr>
          <w:sz w:val="22"/>
          <w:szCs w:val="22"/>
          <w:lang w:val="en-US"/>
        </w:rPr>
        <w:t>[1]</w:t>
      </w:r>
      <w:r w:rsidR="005615CD">
        <w:rPr>
          <w:sz w:val="22"/>
          <w:szCs w:val="22"/>
          <w:lang w:val="en-US"/>
        </w:rPr>
        <w:t>.</w:t>
      </w:r>
      <w:r w:rsidR="00915005">
        <w:rPr>
          <w:sz w:val="22"/>
          <w:szCs w:val="22"/>
          <w:lang w:val="en-US"/>
        </w:rPr>
        <w:t xml:space="preserve"> </w:t>
      </w:r>
      <w:r w:rsidR="00B33238">
        <w:rPr>
          <w:sz w:val="22"/>
          <w:szCs w:val="22"/>
          <w:lang w:val="en-US"/>
        </w:rPr>
        <w:t>T</w:t>
      </w:r>
      <w:r w:rsidR="00B716F3">
        <w:rPr>
          <w:sz w:val="22"/>
          <w:szCs w:val="22"/>
          <w:lang w:val="en-US"/>
        </w:rPr>
        <w:t>his paper</w:t>
      </w:r>
      <w:r w:rsidR="00D96A52" w:rsidRPr="00405396">
        <w:rPr>
          <w:sz w:val="22"/>
          <w:szCs w:val="22"/>
          <w:lang w:val="en-US"/>
        </w:rPr>
        <w:t xml:space="preserve"> </w:t>
      </w:r>
      <w:r w:rsidR="00AE0AFD">
        <w:rPr>
          <w:sz w:val="22"/>
          <w:szCs w:val="22"/>
          <w:lang w:val="en-US"/>
        </w:rPr>
        <w:t xml:space="preserve">includes </w:t>
      </w:r>
      <w:r w:rsidR="00017C2F">
        <w:rPr>
          <w:sz w:val="22"/>
          <w:szCs w:val="22"/>
          <w:lang w:val="en-US"/>
        </w:rPr>
        <w:t xml:space="preserve">additional </w:t>
      </w:r>
      <w:r w:rsidR="00025C3A">
        <w:rPr>
          <w:sz w:val="22"/>
          <w:szCs w:val="22"/>
          <w:lang w:val="en-US"/>
        </w:rPr>
        <w:t>simulation</w:t>
      </w:r>
      <w:r w:rsidR="00AE0AFD">
        <w:rPr>
          <w:sz w:val="22"/>
          <w:szCs w:val="22"/>
          <w:lang w:val="en-US"/>
        </w:rPr>
        <w:t xml:space="preserve"> results </w:t>
      </w:r>
      <w:r w:rsidR="00B23CE9">
        <w:rPr>
          <w:sz w:val="22"/>
          <w:szCs w:val="22"/>
          <w:lang w:val="en-US"/>
        </w:rPr>
        <w:t>for the following</w:t>
      </w:r>
      <w:r w:rsidR="00281457">
        <w:rPr>
          <w:sz w:val="22"/>
          <w:szCs w:val="22"/>
          <w:lang w:val="en-US"/>
        </w:rPr>
        <w:t xml:space="preserve"> </w:t>
      </w:r>
      <w:r w:rsidR="00A66754">
        <w:rPr>
          <w:sz w:val="22"/>
          <w:szCs w:val="22"/>
          <w:lang w:val="en-US"/>
        </w:rPr>
        <w:t xml:space="preserve">SL PRS based </w:t>
      </w:r>
      <w:r w:rsidR="00281457">
        <w:rPr>
          <w:sz w:val="22"/>
          <w:szCs w:val="22"/>
          <w:lang w:val="en-US"/>
        </w:rPr>
        <w:t>measurements</w:t>
      </w:r>
      <w:r w:rsidR="00246B9C">
        <w:rPr>
          <w:sz w:val="22"/>
          <w:szCs w:val="22"/>
          <w:lang w:val="en-US"/>
        </w:rPr>
        <w:t>:</w:t>
      </w:r>
    </w:p>
    <w:p w14:paraId="783E237C" w14:textId="0BB3F791" w:rsidR="00DC6D23" w:rsidRDefault="00DC6D23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RSTD</w:t>
      </w:r>
    </w:p>
    <w:p w14:paraId="01C3C75F" w14:textId="02A1BD00" w:rsidR="00F31619" w:rsidRPr="00B23CE9" w:rsidRDefault="00F31619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</w:t>
      </w:r>
      <w:r w:rsidR="000D6D41">
        <w:rPr>
          <w:sz w:val="22"/>
          <w:szCs w:val="22"/>
        </w:rPr>
        <w:t>SRPP</w:t>
      </w:r>
    </w:p>
    <w:p w14:paraId="604067E4" w14:textId="77777777" w:rsidR="00B50446" w:rsidRDefault="00B50446">
      <w:pPr>
        <w:spacing w:after="0"/>
        <w:rPr>
          <w:rFonts w:ascii="Arial" w:hAnsi="Arial"/>
          <w:sz w:val="36"/>
          <w:szCs w:val="36"/>
          <w:lang w:val="en-US" w:eastAsia="zh-CN"/>
        </w:rPr>
      </w:pPr>
      <w:r>
        <w:rPr>
          <w:szCs w:val="36"/>
          <w:lang w:val="en-US" w:eastAsia="zh-CN"/>
        </w:rPr>
        <w:br w:type="page"/>
      </w:r>
    </w:p>
    <w:p w14:paraId="0D677135" w14:textId="5FF0BD86" w:rsidR="00AB5379" w:rsidRDefault="00AB5379">
      <w:pPr>
        <w:pStyle w:val="Heading1"/>
        <w:rPr>
          <w:lang w:val="en-US"/>
        </w:rPr>
      </w:pPr>
      <w:r>
        <w:rPr>
          <w:lang w:val="en-US"/>
        </w:rPr>
        <w:lastRenderedPageBreak/>
        <w:t>Simulation results for RSTD</w:t>
      </w:r>
    </w:p>
    <w:tbl>
      <w:tblPr>
        <w:tblW w:w="6622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728"/>
      </w:tblGrid>
      <w:tr w:rsidR="00430025" w:rsidRPr="004E4BE5" w14:paraId="56EEE3C6" w14:textId="77777777" w:rsidTr="002377E1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D26D" w14:textId="77777777" w:rsidR="00430025" w:rsidRPr="004E4BE5" w:rsidRDefault="0043002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5A31" w14:textId="77777777" w:rsidR="00430025" w:rsidRPr="004E4BE5" w:rsidRDefault="0043002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E54B" w14:textId="77777777" w:rsidR="00430025" w:rsidRPr="004E4BE5" w:rsidRDefault="0043002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1969" w14:textId="77777777" w:rsidR="00430025" w:rsidRPr="004E4BE5" w:rsidRDefault="0043002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763C" w14:textId="77777777" w:rsidR="00430025" w:rsidRPr="004E4BE5" w:rsidRDefault="0043002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6B244" w14:textId="77777777" w:rsidR="00430025" w:rsidRDefault="00430025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1A5B5" w14:textId="0E018B2C" w:rsidR="00430025" w:rsidRPr="004E4BE5" w:rsidRDefault="0023303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8D3CE4" w:rsidRPr="004E4BE5" w14:paraId="504F27B2" w14:textId="77777777" w:rsidTr="002377E1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06A9" w14:textId="77777777" w:rsidR="008D3CE4" w:rsidRPr="004E4BE5" w:rsidRDefault="008D3CE4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522B" w14:textId="77777777" w:rsidR="008D3CE4" w:rsidRPr="004E4BE5" w:rsidRDefault="008D3CE4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0E1D" w14:textId="77777777" w:rsidR="008D3CE4" w:rsidRPr="004E4BE5" w:rsidRDefault="008D3CE4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6E37" w14:textId="77777777" w:rsidR="008D3CE4" w:rsidRPr="004E4BE5" w:rsidRDefault="008D3CE4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FB3D" w14:textId="77777777" w:rsidR="008D3CE4" w:rsidRPr="004E4BE5" w:rsidRDefault="008D3CE4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230A" w14:textId="77777777" w:rsidR="008D3CE4" w:rsidRDefault="008D3CE4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71A3" w14:textId="22876A4C" w:rsidR="008D3CE4" w:rsidRPr="004E4BE5" w:rsidRDefault="008D3CE4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0 dB, 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</w:t>
            </w:r>
          </w:p>
        </w:tc>
      </w:tr>
      <w:tr w:rsidR="008D3CE4" w:rsidRPr="004E4BE5" w14:paraId="5D883B17" w14:textId="77777777" w:rsidTr="002377E1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2BB53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90297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557D6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785AF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0555A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422D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3D611" w14:textId="540AB8BD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</w:tr>
      <w:tr w:rsidR="008D3CE4" w:rsidRPr="004E4BE5" w14:paraId="5BD3D250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FD74B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2E56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58E21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A6F9E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98BBE5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FC35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84D21" w14:textId="63BD2656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64</w:t>
            </w:r>
          </w:p>
        </w:tc>
      </w:tr>
      <w:tr w:rsidR="008D3CE4" w:rsidRPr="004E4BE5" w14:paraId="044ED6E6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83368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90FA5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A183E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0BA32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3E86D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9CC0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15C4" w14:textId="07F1A1EF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64</w:t>
            </w:r>
          </w:p>
        </w:tc>
      </w:tr>
      <w:tr w:rsidR="008D3CE4" w:rsidRPr="004E4BE5" w14:paraId="6280CEEA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6EF19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F7F1A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BED4D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B692F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EEB1E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BCD6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DF14" w14:textId="1A7FDEE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64</w:t>
            </w:r>
          </w:p>
        </w:tc>
      </w:tr>
      <w:tr w:rsidR="008D3CE4" w:rsidRPr="004E4BE5" w14:paraId="3EAC287D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EE03F" w14:textId="77777777" w:rsidR="008D3CE4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D8051" w14:textId="77777777" w:rsidR="008D3CE4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07C71" w14:textId="77777777" w:rsidR="008D3CE4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2E3CC" w14:textId="77777777" w:rsidR="008D3CE4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A06C3" w14:textId="77777777" w:rsidR="008D3CE4" w:rsidRPr="004E4BE5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5834" w14:textId="77777777" w:rsidR="008D3CE4" w:rsidRDefault="008D3CE4" w:rsidP="002745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4CEBF" w14:textId="7AF496FD" w:rsidR="008D3CE4" w:rsidRDefault="008D3CE4" w:rsidP="002745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</w:tr>
      <w:tr w:rsidR="008D3CE4" w:rsidRPr="004E4BE5" w14:paraId="7646D730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A189A" w14:textId="77777777" w:rsidR="008D3CE4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EB9F1" w14:textId="77777777" w:rsidR="008D3CE4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01EE8" w14:textId="77777777" w:rsidR="008D3CE4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E6148" w14:textId="77777777" w:rsidR="008D3CE4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6C712" w14:textId="77777777" w:rsidR="008D3CE4" w:rsidRPr="004E4BE5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D50F" w14:textId="77777777" w:rsidR="008D3CE4" w:rsidRDefault="008D3CE4" w:rsidP="002745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825B" w14:textId="6DDCAD93" w:rsidR="008D3CE4" w:rsidRDefault="008D3CE4" w:rsidP="002745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</w:tr>
      <w:tr w:rsidR="008D3CE4" w:rsidRPr="004E4BE5" w14:paraId="6206A399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A4F7D" w14:textId="77777777" w:rsidR="008D3CE4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83C6A" w14:textId="77777777" w:rsidR="008D3CE4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2655A" w14:textId="77777777" w:rsidR="008D3CE4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72C67" w14:textId="77777777" w:rsidR="008D3CE4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F24E3" w14:textId="77777777" w:rsidR="008D3CE4" w:rsidRPr="004E4BE5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FE85" w14:textId="77777777" w:rsidR="008D3CE4" w:rsidRDefault="008D3CE4" w:rsidP="002745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DF82C" w14:textId="556DC62B" w:rsidR="008D3CE4" w:rsidRDefault="008D3CE4" w:rsidP="002745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</w:tr>
      <w:tr w:rsidR="008D3CE4" w:rsidRPr="004E4BE5" w14:paraId="20B905B2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F08D6" w14:textId="77777777" w:rsidR="008D3CE4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2D4EE" w14:textId="77777777" w:rsidR="008D3CE4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F8A79" w14:textId="77777777" w:rsidR="008D3CE4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01FE6" w14:textId="77777777" w:rsidR="008D3CE4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46928" w14:textId="77777777" w:rsidR="008D3CE4" w:rsidRPr="004E4BE5" w:rsidRDefault="008D3CE4" w:rsidP="002745E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22FC" w14:textId="77777777" w:rsidR="008D3CE4" w:rsidRDefault="008D3CE4" w:rsidP="002745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71622" w14:textId="1E7EF6F6" w:rsidR="008D3CE4" w:rsidRDefault="008D3CE4" w:rsidP="002745E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</w:tr>
      <w:tr w:rsidR="008D3CE4" w:rsidRPr="004E4BE5" w14:paraId="6A380A66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C545A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D06F7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11EC0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5909A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950AA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919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7FA8" w14:textId="6AEC3B4E" w:rsidR="008D3CE4" w:rsidRPr="00780019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75</w:t>
            </w:r>
          </w:p>
        </w:tc>
      </w:tr>
      <w:tr w:rsidR="008D3CE4" w:rsidRPr="004E4BE5" w14:paraId="3ABDF708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3D801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255E2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5AFCC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85F6C9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300C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0A95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5D30A" w14:textId="7EFC946E" w:rsidR="008D3CE4" w:rsidRPr="00780019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73</w:t>
            </w:r>
          </w:p>
        </w:tc>
      </w:tr>
      <w:tr w:rsidR="008D3CE4" w:rsidRPr="004E4BE5" w14:paraId="4A996890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AC3ED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B22A8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D4C6A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95FFD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52D0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D099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0C3EE" w14:textId="0DB5C032" w:rsidR="008D3CE4" w:rsidRPr="00780019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71</w:t>
            </w:r>
          </w:p>
        </w:tc>
      </w:tr>
      <w:tr w:rsidR="008D3CE4" w:rsidRPr="004E4BE5" w14:paraId="491AC090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D4AC1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C448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B9C80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CA00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10FC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42C0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7329" w14:textId="04AC420E" w:rsidR="008D3CE4" w:rsidRPr="00780019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71</w:t>
            </w:r>
          </w:p>
        </w:tc>
      </w:tr>
      <w:tr w:rsidR="008D3CE4" w:rsidRPr="004E4BE5" w14:paraId="70C98AC6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A37E5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1F0F06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05A49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E454CD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EB61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B6D6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F0D8" w14:textId="186D7C56" w:rsidR="008D3CE4" w:rsidRPr="00780019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</w:tr>
      <w:tr w:rsidR="008D3CE4" w:rsidRPr="004E4BE5" w14:paraId="2BC94DF7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DB4F4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3EB8E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06440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2D7E6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54B8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D93A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776B" w14:textId="773214F8" w:rsidR="008D3CE4" w:rsidRPr="00780019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</w:tr>
      <w:tr w:rsidR="008D3CE4" w:rsidRPr="004E4BE5" w14:paraId="386BF0EB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0CD94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B803B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32CA1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3E41F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459E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565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32E81" w14:textId="516AD8F7" w:rsidR="008D3CE4" w:rsidRPr="00780019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39</w:t>
            </w:r>
          </w:p>
        </w:tc>
      </w:tr>
      <w:tr w:rsidR="008D3CE4" w:rsidRPr="004E4BE5" w14:paraId="45D30A8E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629FC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6E62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8642B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92CD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7966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6FF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9F1EF" w14:textId="0E40446A" w:rsidR="008D3CE4" w:rsidRPr="00780019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</w:tr>
      <w:tr w:rsidR="008D3CE4" w:rsidRPr="004E4BE5" w14:paraId="624C2FDD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8D449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4C12C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387DB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FB25A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FFB5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BADE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9C7C" w14:textId="106FD918" w:rsidR="008D3CE4" w:rsidRPr="00C809B6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</w:tr>
      <w:tr w:rsidR="008D3CE4" w:rsidRPr="004E4BE5" w14:paraId="075124D1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523ED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0117D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BD2D0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32657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BAF6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43AA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6E2A1" w14:textId="168196D0" w:rsidR="008D3CE4" w:rsidRPr="00C809B6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</w:tr>
      <w:tr w:rsidR="008D3CE4" w:rsidRPr="004E4BE5" w14:paraId="3990D584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E0FCF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166A6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B97BD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918A9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CD8F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A956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4BC83" w14:textId="27242AA9" w:rsidR="008D3CE4" w:rsidRPr="00C809B6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</w:tr>
      <w:tr w:rsidR="008D3CE4" w:rsidRPr="004E4BE5" w14:paraId="3B57DE1C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C0053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1BAF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F6DF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8AE0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8041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FF07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D2EC4" w14:textId="78F047B2" w:rsidR="008D3CE4" w:rsidRPr="00C809B6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</w:tr>
      <w:tr w:rsidR="008D3CE4" w:rsidRPr="004E4BE5" w14:paraId="5BCF33F5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0A7E6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5E039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7B0FD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DC24A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4555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AD6A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B119B" w14:textId="6895802F" w:rsidR="008D3CE4" w:rsidRPr="000C5FDD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</w:tr>
      <w:tr w:rsidR="008D3CE4" w:rsidRPr="004E4BE5" w14:paraId="24BEE458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9373D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8F4F3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A0DA8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AB7C7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2DA7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29C7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2090" w14:textId="2128A33B" w:rsidR="008D3CE4" w:rsidRPr="000C5FDD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</w:tr>
      <w:tr w:rsidR="008D3CE4" w:rsidRPr="004E4BE5" w14:paraId="1FAB1C68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AC801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7A582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52938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B1DA4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DD50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43DE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4B470" w14:textId="7C804FF4" w:rsidR="008D3CE4" w:rsidRPr="000C5FDD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</w:tr>
      <w:tr w:rsidR="008D3CE4" w:rsidRPr="004E4BE5" w14:paraId="6297126B" w14:textId="77777777" w:rsidTr="002377E1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94F5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1FF2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4F73" w14:textId="77777777" w:rsidR="008D3CE4" w:rsidRPr="004E4BE5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B2AA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ECF7" w14:textId="77777777" w:rsidR="008D3CE4" w:rsidRDefault="008D3CE4" w:rsidP="0038599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84F7" w14:textId="77777777" w:rsidR="008D3CE4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523B1" w14:textId="43B0C671" w:rsidR="008D3CE4" w:rsidRPr="000C5FDD" w:rsidRDefault="008D3CE4" w:rsidP="0038599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FB6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</w:tr>
    </w:tbl>
    <w:p w14:paraId="66343694" w14:textId="6631EA2D" w:rsidR="002D2C1D" w:rsidRDefault="00B24329" w:rsidP="00B24329">
      <w:pPr>
        <w:pStyle w:val="Caption"/>
        <w:jc w:val="center"/>
        <w:rPr>
          <w:sz w:val="22"/>
          <w:szCs w:val="22"/>
        </w:rPr>
      </w:pPr>
      <w:r w:rsidRPr="00B24329">
        <w:rPr>
          <w:sz w:val="22"/>
          <w:szCs w:val="22"/>
        </w:rPr>
        <w:t xml:space="preserve">Table </w:t>
      </w:r>
      <w:r w:rsidRPr="00B24329">
        <w:rPr>
          <w:sz w:val="22"/>
          <w:szCs w:val="22"/>
        </w:rPr>
        <w:fldChar w:fldCharType="begin"/>
      </w:r>
      <w:r w:rsidRPr="00B24329">
        <w:rPr>
          <w:sz w:val="22"/>
          <w:szCs w:val="22"/>
        </w:rPr>
        <w:instrText xml:space="preserve"> SEQ Table \* ARABIC </w:instrText>
      </w:r>
      <w:r w:rsidRPr="00B24329">
        <w:rPr>
          <w:sz w:val="22"/>
          <w:szCs w:val="22"/>
        </w:rPr>
        <w:fldChar w:fldCharType="separate"/>
      </w:r>
      <w:r w:rsidR="0025179D">
        <w:rPr>
          <w:noProof/>
          <w:sz w:val="22"/>
          <w:szCs w:val="22"/>
        </w:rPr>
        <w:t>1</w:t>
      </w:r>
      <w:r w:rsidRPr="00B24329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F15669">
        <w:rPr>
          <w:sz w:val="22"/>
          <w:szCs w:val="22"/>
        </w:rPr>
        <w:t xml:space="preserve">RSTD simulation results </w:t>
      </w:r>
      <w:r w:rsidR="0023303D">
        <w:rPr>
          <w:sz w:val="22"/>
          <w:szCs w:val="22"/>
        </w:rPr>
        <w:t xml:space="preserve">for </w:t>
      </w:r>
      <w:r w:rsidR="009D5B52">
        <w:rPr>
          <w:sz w:val="22"/>
          <w:szCs w:val="22"/>
        </w:rPr>
        <w:t>partially staggered</w:t>
      </w:r>
      <w:r w:rsidR="0023303D">
        <w:rPr>
          <w:sz w:val="22"/>
          <w:szCs w:val="22"/>
        </w:rPr>
        <w:t xml:space="preserve"> SL PRS in AWGN</w:t>
      </w:r>
      <w:r w:rsidR="00F15669">
        <w:rPr>
          <w:sz w:val="22"/>
          <w:szCs w:val="22"/>
        </w:rPr>
        <w:t>.</w:t>
      </w:r>
    </w:p>
    <w:p w14:paraId="390BDB18" w14:textId="77777777" w:rsidR="002D2C1D" w:rsidRDefault="002D2C1D">
      <w:pPr>
        <w:spacing w:after="0"/>
        <w:rPr>
          <w:b/>
          <w:sz w:val="22"/>
          <w:szCs w:val="22"/>
        </w:rPr>
      </w:pPr>
      <w:r>
        <w:rPr>
          <w:sz w:val="22"/>
          <w:szCs w:val="22"/>
        </w:rPr>
        <w:br w:type="page"/>
      </w:r>
    </w:p>
    <w:p w14:paraId="3DD2A3E9" w14:textId="77777777" w:rsidR="00F15669" w:rsidRPr="00954EF0" w:rsidRDefault="00F15669" w:rsidP="00B24329">
      <w:pPr>
        <w:pStyle w:val="Caption"/>
        <w:jc w:val="center"/>
        <w:rPr>
          <w:sz w:val="22"/>
          <w:szCs w:val="22"/>
          <w:lang w:val="en-US" w:eastAsia="zh-CN"/>
        </w:rPr>
      </w:pPr>
    </w:p>
    <w:tbl>
      <w:tblPr>
        <w:tblW w:w="6622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728"/>
      </w:tblGrid>
      <w:tr w:rsidR="002D2C1D" w:rsidRPr="004E4BE5" w14:paraId="14633221" w14:textId="77777777" w:rsidTr="002377E1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81B4" w14:textId="77777777" w:rsidR="002D2C1D" w:rsidRPr="004E4BE5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D146" w14:textId="77777777" w:rsidR="002D2C1D" w:rsidRPr="004E4BE5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4012" w14:textId="77777777" w:rsidR="002D2C1D" w:rsidRPr="004E4BE5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E3FA" w14:textId="77777777" w:rsidR="002D2C1D" w:rsidRPr="004E4BE5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EE2D" w14:textId="77777777" w:rsidR="002D2C1D" w:rsidRPr="004E4BE5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FED99" w14:textId="77777777" w:rsidR="002D2C1D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AB15E" w14:textId="77777777" w:rsidR="002D2C1D" w:rsidRPr="004E4BE5" w:rsidRDefault="002D2C1D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2377E1" w:rsidRPr="004E4BE5" w14:paraId="0D83E9C1" w14:textId="77777777" w:rsidTr="002377E1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C5D6" w14:textId="77777777" w:rsidR="002377E1" w:rsidRPr="004E4BE5" w:rsidRDefault="002377E1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7A86" w14:textId="77777777" w:rsidR="002377E1" w:rsidRPr="004E4BE5" w:rsidRDefault="002377E1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2552" w14:textId="77777777" w:rsidR="002377E1" w:rsidRPr="004E4BE5" w:rsidRDefault="002377E1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8EF0" w14:textId="77777777" w:rsidR="002377E1" w:rsidRPr="004E4BE5" w:rsidRDefault="002377E1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3FFE" w14:textId="77777777" w:rsidR="002377E1" w:rsidRPr="004E4BE5" w:rsidRDefault="002377E1" w:rsidP="005E37A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AC9A" w14:textId="77777777" w:rsidR="002377E1" w:rsidRDefault="002377E1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5F565" w14:textId="20B86C79" w:rsidR="002377E1" w:rsidRPr="004E4BE5" w:rsidRDefault="002377E1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0 dB, 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</w:t>
            </w:r>
          </w:p>
        </w:tc>
      </w:tr>
      <w:tr w:rsidR="002377E1" w:rsidRPr="004E4BE5" w14:paraId="6C8D6C76" w14:textId="77777777" w:rsidTr="002377E1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B3E39" w14:textId="77777777" w:rsidR="002377E1" w:rsidRDefault="002377E1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7ED184" w14:textId="77777777" w:rsidR="002377E1" w:rsidRDefault="002377E1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8B9BA" w14:textId="77777777" w:rsidR="002377E1" w:rsidRDefault="002377E1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9E951" w14:textId="77777777" w:rsidR="002377E1" w:rsidRDefault="002377E1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B88C9B" w14:textId="77777777" w:rsidR="002377E1" w:rsidRPr="004E4BE5" w:rsidRDefault="002377E1" w:rsidP="005E37A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21C0" w14:textId="306FAA5D" w:rsidR="002377E1" w:rsidRDefault="002377E1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DC33" w14:textId="6C2982B7" w:rsidR="002377E1" w:rsidRDefault="002377E1" w:rsidP="005E37A4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213E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</w:tr>
      <w:tr w:rsidR="002377E1" w:rsidRPr="004E4BE5" w14:paraId="6F06CBBB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6E634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A0BC5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244DA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8598F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067D0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7E7D" w14:textId="12EDDB98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A9C32" w14:textId="7BC65DDF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</w:tr>
      <w:tr w:rsidR="002377E1" w:rsidRPr="004E4BE5" w14:paraId="451D37B2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2AD29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9E1C6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747B7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708B3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5B755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1EE7" w14:textId="185D1A6A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71B41" w14:textId="2A5557D5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</w:tr>
      <w:tr w:rsidR="002377E1" w:rsidRPr="004E4BE5" w14:paraId="132B89E7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E9284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7862E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35D56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0A926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5E8DB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C90F" w14:textId="794E1A10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A41CE" w14:textId="68FB1FD8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</w:tr>
      <w:tr w:rsidR="002377E1" w:rsidRPr="004E4BE5" w14:paraId="242ADC6B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62562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4D87F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26D4F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83C34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A5BD3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8BB0" w14:textId="0805AF58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1EAF" w14:textId="21EECECA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</w:tr>
      <w:tr w:rsidR="002377E1" w:rsidRPr="004E4BE5" w14:paraId="06F8F174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6BB3B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98F69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FAC34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E0070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38F58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07D3" w14:textId="584E82B3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AC55" w14:textId="080DEC29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</w:tr>
      <w:tr w:rsidR="002377E1" w:rsidRPr="004E4BE5" w14:paraId="1E23B5EC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3A7F0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E6FE2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73F2A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F1714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55EE4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17CA" w14:textId="291EDD65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0FB0" w14:textId="3B541C33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</w:tr>
      <w:tr w:rsidR="002377E1" w:rsidRPr="004E4BE5" w14:paraId="69F2B5BB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6D030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D96C8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E4C3A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F112E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2EFD2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2A87" w14:textId="0F1B7AF9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B8C8" w14:textId="0CF3F577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</w:tr>
      <w:tr w:rsidR="002377E1" w:rsidRPr="004E4BE5" w14:paraId="0C2251D1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2C869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F392F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1C67E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8CAE2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C044A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4998" w14:textId="1475635F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A7AB5" w14:textId="0EFAFCB2" w:rsidR="002377E1" w:rsidRPr="00780019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82</w:t>
            </w:r>
          </w:p>
        </w:tc>
      </w:tr>
      <w:tr w:rsidR="002377E1" w:rsidRPr="004E4BE5" w14:paraId="64D7198E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96D29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D7424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D7666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4016A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41F5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36FD" w14:textId="0A07F179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17A22" w14:textId="00D89B34" w:rsidR="002377E1" w:rsidRPr="00780019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70</w:t>
            </w:r>
          </w:p>
        </w:tc>
      </w:tr>
      <w:tr w:rsidR="002377E1" w:rsidRPr="004E4BE5" w14:paraId="04093E19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C4710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EE890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C952F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400BF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5C9B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6925" w14:textId="18372A0C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43C46" w14:textId="77667034" w:rsidR="002377E1" w:rsidRPr="00780019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71</w:t>
            </w:r>
          </w:p>
        </w:tc>
      </w:tr>
      <w:tr w:rsidR="002377E1" w:rsidRPr="004E4BE5" w14:paraId="25F95D5D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FF183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23C8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6666D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5B55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AFC3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8430" w14:textId="2A54F824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2335E" w14:textId="046BED2B" w:rsidR="002377E1" w:rsidRPr="00780019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70</w:t>
            </w:r>
          </w:p>
        </w:tc>
      </w:tr>
      <w:tr w:rsidR="002377E1" w:rsidRPr="004E4BE5" w14:paraId="263052FE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F85CF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D4BEA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61131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E860D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874D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6201" w14:textId="20BA41C2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A62E2" w14:textId="39BBA621" w:rsidR="002377E1" w:rsidRPr="00780019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</w:tr>
      <w:tr w:rsidR="002377E1" w:rsidRPr="004E4BE5" w14:paraId="1D7DB503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C9A6A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C9A90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28025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AF29E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75D0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5AF2" w14:textId="64314A22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F362A" w14:textId="2C29C58E" w:rsidR="002377E1" w:rsidRPr="00780019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</w:tr>
      <w:tr w:rsidR="002377E1" w:rsidRPr="004E4BE5" w14:paraId="2BDB06A9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60010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D6D0E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DAD0B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45B9C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36A1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98DB" w14:textId="60A0590A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E1010" w14:textId="204E103F" w:rsidR="002377E1" w:rsidRPr="00780019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</w:tr>
      <w:tr w:rsidR="002377E1" w:rsidRPr="004E4BE5" w14:paraId="610E9201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B5ADD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7F1E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E6989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52C2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B9D6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2D04" w14:textId="373D2898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AACA9" w14:textId="51A87862" w:rsidR="002377E1" w:rsidRPr="00780019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</w:tr>
      <w:tr w:rsidR="002377E1" w:rsidRPr="004E4BE5" w14:paraId="6FCDD2F6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41C90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87EE1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84AE9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ED04C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ACA2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7F18" w14:textId="1F30C497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7DE08" w14:textId="38FBF356" w:rsidR="002377E1" w:rsidRPr="00C809B6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</w:tr>
      <w:tr w:rsidR="002377E1" w:rsidRPr="004E4BE5" w14:paraId="5163E274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32386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6A4C5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BF247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A9064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3D40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976" w14:textId="73336AB5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10E4" w14:textId="06661FAF" w:rsidR="002377E1" w:rsidRPr="00C809B6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</w:tr>
      <w:tr w:rsidR="002377E1" w:rsidRPr="004E4BE5" w14:paraId="1B6105C5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35DFE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9E205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0A054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36711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EBFC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29A4" w14:textId="698981FF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8383" w14:textId="2C0222B8" w:rsidR="002377E1" w:rsidRPr="00C809B6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</w:tr>
      <w:tr w:rsidR="002377E1" w:rsidRPr="004E4BE5" w14:paraId="21E1F83F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70D7C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53B9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957B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6F24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A1A7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5AF6" w14:textId="343330FB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E1AA" w14:textId="5712467E" w:rsidR="002377E1" w:rsidRPr="00C809B6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</w:tr>
      <w:tr w:rsidR="002377E1" w:rsidRPr="004E4BE5" w14:paraId="27A690BF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D5948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71B8A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844B0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FFFB0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BE0E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04FC" w14:textId="0F299450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9906D" w14:textId="7051C918" w:rsidR="002377E1" w:rsidRPr="000C5FDD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</w:tr>
      <w:tr w:rsidR="002377E1" w:rsidRPr="004E4BE5" w14:paraId="4C7C3EEC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BBF7C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DD88E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997A0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ABF60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8F3B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9D9A" w14:textId="25F42359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36591" w14:textId="4F653261" w:rsidR="002377E1" w:rsidRPr="000C5FDD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34</w:t>
            </w:r>
          </w:p>
        </w:tc>
      </w:tr>
      <w:tr w:rsidR="002377E1" w:rsidRPr="004E4BE5" w14:paraId="00305C4C" w14:textId="77777777" w:rsidTr="002377E1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6B601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12F23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A2556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722FF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4071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048C" w14:textId="78A2F530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DE3C" w14:textId="0AF8DB1D" w:rsidR="002377E1" w:rsidRPr="000C5FDD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</w:tr>
      <w:tr w:rsidR="002377E1" w:rsidRPr="004E4BE5" w14:paraId="7623235C" w14:textId="77777777" w:rsidTr="002377E1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816F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7784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ABF1" w14:textId="77777777" w:rsidR="002377E1" w:rsidRPr="004E4BE5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FDBE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168C" w14:textId="77777777" w:rsidR="002377E1" w:rsidRDefault="002377E1" w:rsidP="00553AB9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DF5C" w14:textId="403BCA6E" w:rsidR="002377E1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8464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D09F0" w14:textId="2FE60A7A" w:rsidR="002377E1" w:rsidRPr="000C5FDD" w:rsidRDefault="002377E1" w:rsidP="00553AB9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7595D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34</w:t>
            </w:r>
          </w:p>
        </w:tc>
      </w:tr>
    </w:tbl>
    <w:p w14:paraId="5ECAE5A9" w14:textId="512F242D" w:rsidR="00F15669" w:rsidRPr="00954EF0" w:rsidRDefault="00B24329" w:rsidP="00B24329">
      <w:pPr>
        <w:pStyle w:val="Caption"/>
        <w:jc w:val="center"/>
        <w:rPr>
          <w:sz w:val="22"/>
          <w:szCs w:val="22"/>
          <w:lang w:val="en-US" w:eastAsia="zh-CN"/>
        </w:rPr>
      </w:pPr>
      <w:r w:rsidRPr="00B24329">
        <w:rPr>
          <w:sz w:val="22"/>
          <w:szCs w:val="22"/>
        </w:rPr>
        <w:t xml:space="preserve">Table </w:t>
      </w:r>
      <w:r w:rsidRPr="00B24329">
        <w:rPr>
          <w:sz w:val="22"/>
          <w:szCs w:val="22"/>
        </w:rPr>
        <w:fldChar w:fldCharType="begin"/>
      </w:r>
      <w:r w:rsidRPr="00B24329">
        <w:rPr>
          <w:sz w:val="22"/>
          <w:szCs w:val="22"/>
        </w:rPr>
        <w:instrText xml:space="preserve"> SEQ Table \* ARABIC </w:instrText>
      </w:r>
      <w:r w:rsidRPr="00B24329">
        <w:rPr>
          <w:sz w:val="22"/>
          <w:szCs w:val="22"/>
        </w:rPr>
        <w:fldChar w:fldCharType="separate"/>
      </w:r>
      <w:r w:rsidR="0025179D">
        <w:rPr>
          <w:noProof/>
          <w:sz w:val="22"/>
          <w:szCs w:val="22"/>
        </w:rPr>
        <w:t>2</w:t>
      </w:r>
      <w:r w:rsidRPr="00B24329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F15669">
        <w:rPr>
          <w:sz w:val="22"/>
          <w:szCs w:val="22"/>
        </w:rPr>
        <w:t xml:space="preserve">RSTD simulation </w:t>
      </w:r>
      <w:r w:rsidR="00C6658D">
        <w:rPr>
          <w:sz w:val="22"/>
          <w:szCs w:val="22"/>
        </w:rPr>
        <w:t xml:space="preserve">results for </w:t>
      </w:r>
      <w:r w:rsidR="009D5B52">
        <w:rPr>
          <w:sz w:val="22"/>
          <w:szCs w:val="22"/>
        </w:rPr>
        <w:t>fully staggered</w:t>
      </w:r>
      <w:r w:rsidR="00C6658D">
        <w:rPr>
          <w:sz w:val="22"/>
          <w:szCs w:val="22"/>
        </w:rPr>
        <w:t xml:space="preserve"> SL PRS in AWGN</w:t>
      </w:r>
      <w:r w:rsidR="00F15669">
        <w:rPr>
          <w:sz w:val="22"/>
          <w:szCs w:val="22"/>
        </w:rPr>
        <w:t>.</w:t>
      </w:r>
    </w:p>
    <w:p w14:paraId="19F52B59" w14:textId="0865F708" w:rsidR="00600AAC" w:rsidRDefault="00600AAC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B00EA99" w14:textId="21C62F81" w:rsidR="00FD5266" w:rsidRDefault="00FD5266" w:rsidP="00FD5266">
      <w:pPr>
        <w:pStyle w:val="Heading1"/>
      </w:pPr>
      <w:r>
        <w:lastRenderedPageBreak/>
        <w:t>Simulation results for RSRPP</w:t>
      </w:r>
    </w:p>
    <w:p w14:paraId="0139CEFB" w14:textId="77777777" w:rsidR="00FD5266" w:rsidRPr="00FD5266" w:rsidRDefault="00FD5266" w:rsidP="00FD5266"/>
    <w:tbl>
      <w:tblPr>
        <w:tblW w:w="8368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158"/>
        <w:gridCol w:w="1158"/>
        <w:gridCol w:w="1146"/>
        <w:gridCol w:w="12"/>
      </w:tblGrid>
      <w:tr w:rsidR="00794B11" w:rsidRPr="004E4BE5" w14:paraId="7AF95453" w14:textId="77777777" w:rsidTr="00E20C28">
        <w:trPr>
          <w:gridAfter w:val="1"/>
          <w:wAfter w:w="12" w:type="dxa"/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2655" w14:textId="77777777" w:rsidR="00794B11" w:rsidRPr="004E4BE5" w:rsidRDefault="00794B11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5FED" w14:textId="77777777" w:rsidR="00794B11" w:rsidRPr="004E4BE5" w:rsidRDefault="00794B11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C0CB" w14:textId="77777777" w:rsidR="00794B11" w:rsidRPr="004E4BE5" w:rsidRDefault="00794B11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0056" w14:textId="77777777" w:rsidR="00794B11" w:rsidRPr="004E4BE5" w:rsidRDefault="00794B11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E637" w14:textId="77777777" w:rsidR="00794B11" w:rsidRPr="004E4BE5" w:rsidRDefault="00794B11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DB94D" w14:textId="77777777" w:rsidR="00794B11" w:rsidRDefault="00794B11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A9956" w14:textId="77777777" w:rsidR="00794B11" w:rsidRPr="004E4BE5" w:rsidRDefault="00794B11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794B11" w:rsidRPr="004E4BE5" w14:paraId="4D4C52A2" w14:textId="77777777" w:rsidTr="00E20C28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FD6C" w14:textId="77777777" w:rsidR="00794B11" w:rsidRPr="004E4BE5" w:rsidRDefault="00794B11" w:rsidP="00E20C2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E916" w14:textId="77777777" w:rsidR="00794B11" w:rsidRPr="004E4BE5" w:rsidRDefault="00794B11" w:rsidP="00E20C2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A419" w14:textId="77777777" w:rsidR="00794B11" w:rsidRPr="004E4BE5" w:rsidRDefault="00794B11" w:rsidP="00E20C2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01E9" w14:textId="77777777" w:rsidR="00794B11" w:rsidRPr="004E4BE5" w:rsidRDefault="00794B11" w:rsidP="00E20C2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35A3" w14:textId="77777777" w:rsidR="00794B11" w:rsidRPr="004E4BE5" w:rsidRDefault="00794B11" w:rsidP="00E20C2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A0EF" w14:textId="77777777" w:rsidR="00794B11" w:rsidRDefault="00794B11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A7D3" w14:textId="77777777" w:rsidR="00794B11" w:rsidRPr="004E4BE5" w:rsidRDefault="00794B11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0992" w14:textId="77777777" w:rsidR="00794B11" w:rsidRDefault="00794B11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D731" w14:textId="77777777" w:rsidR="00794B11" w:rsidRPr="004E4BE5" w:rsidRDefault="00794B11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D2503D" w14:paraId="7B1A3697" w14:textId="77777777" w:rsidTr="00E20C28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AF6E8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EE4E5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FEB06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2A1C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B44159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D09F" w14:textId="7777777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1CB5" w14:textId="52814D08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A8752E">
              <w:rPr>
                <w:rFonts w:ascii="Calibri" w:hAnsi="Calibri" w:cs="Calibri"/>
                <w:sz w:val="22"/>
                <w:szCs w:val="22"/>
              </w:rPr>
              <w:t>1.</w:t>
            </w:r>
            <w:r w:rsidR="00B063B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2765" w14:textId="3A30E48A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6624B4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D06CA" w14:textId="0EF9F8F6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6624B4">
              <w:rPr>
                <w:rFonts w:ascii="Calibri" w:hAnsi="Calibri" w:cs="Calibri"/>
                <w:sz w:val="22"/>
                <w:szCs w:val="22"/>
              </w:rPr>
              <w:t>2.0</w:t>
            </w:r>
          </w:p>
        </w:tc>
      </w:tr>
      <w:tr w:rsidR="00D2503D" w14:paraId="2BFF125D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D3C70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458A7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9A87B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137CB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66108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342A" w14:textId="7777777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1B4E" w14:textId="3CCD803E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B063B8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5655" w14:textId="48375D6D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0F42E2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7A9F0" w14:textId="5E47E2F9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0F42E2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</w:tr>
      <w:tr w:rsidR="00D2503D" w14:paraId="255746B6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039C5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53F6A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EA14B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EA7A4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321FE9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059D" w14:textId="7777777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14F4" w14:textId="2F6210E0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B063B8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A1F8" w14:textId="6C2F47B8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08359D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6BF3" w14:textId="483C4BC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08359D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</w:tr>
      <w:tr w:rsidR="00D2503D" w14:paraId="6BD211DF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06A25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4BF7E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32B81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8A877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3A456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5F8B" w14:textId="7777777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2B57" w14:textId="602E3A9D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B063B8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8C42" w14:textId="5FFE29C0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08359D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B04C" w14:textId="319ABB75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08359D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D2503D" w14:paraId="5252E789" w14:textId="77777777" w:rsidTr="002B7EB0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4960A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CEB8D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56C0B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ECA72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95933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AE93" w14:textId="7777777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2E52" w14:textId="56C1112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66378F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DAD5" w14:textId="4A45EEC2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604722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C517" w14:textId="73144B88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604722">
              <w:rPr>
                <w:rFonts w:ascii="Calibri" w:hAnsi="Calibri" w:cs="Calibri"/>
                <w:sz w:val="22"/>
                <w:szCs w:val="22"/>
              </w:rPr>
              <w:t>1.7</w:t>
            </w:r>
          </w:p>
        </w:tc>
      </w:tr>
      <w:tr w:rsidR="00D2503D" w14:paraId="0140C566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946FD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5380C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3D990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E1B71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F8561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772" w14:textId="7777777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F7F9" w14:textId="195E60A2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66378F"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0D7" w14:textId="15150B0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3F5FD3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2A996" w14:textId="6A7BE58A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F71096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DC7142" w14:paraId="444E8776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18EBB" w14:textId="77777777" w:rsidR="00DC7142" w:rsidRDefault="00DC7142" w:rsidP="00DC714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D6A02" w14:textId="77777777" w:rsidR="00DC7142" w:rsidRDefault="00DC7142" w:rsidP="00DC714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BE68" w14:textId="77777777" w:rsidR="00DC7142" w:rsidRDefault="00DC7142" w:rsidP="00DC714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D7EB0" w14:textId="77777777" w:rsidR="00DC7142" w:rsidRDefault="00DC7142" w:rsidP="00DC714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1F6C9" w14:textId="77777777" w:rsidR="00DC7142" w:rsidRPr="004E4BE5" w:rsidRDefault="00DC7142" w:rsidP="00DC714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567C" w14:textId="77777777" w:rsidR="00DC7142" w:rsidRDefault="00DC7142" w:rsidP="00DC714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A83E" w14:textId="0F1C3CD4" w:rsidR="00DC7142" w:rsidRDefault="00DC7142" w:rsidP="00DC714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47B1">
              <w:rPr>
                <w:rFonts w:ascii="Calibri" w:hAnsi="Calibri" w:cs="Calibri"/>
                <w:sz w:val="22"/>
                <w:szCs w:val="22"/>
              </w:rPr>
              <w:t>±0.9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1A28" w14:textId="290AAAF7" w:rsidR="00DC7142" w:rsidRDefault="00DC7142" w:rsidP="00DC714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F07946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A3CE3" w14:textId="707686E9" w:rsidR="00DC7142" w:rsidRDefault="00DC7142" w:rsidP="00DC714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F07946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DC7142" w14:paraId="389A82F9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FA026" w14:textId="77777777" w:rsidR="00DC7142" w:rsidRDefault="00DC7142" w:rsidP="00DC714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F82F5" w14:textId="77777777" w:rsidR="00DC7142" w:rsidRDefault="00DC7142" w:rsidP="00DC714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FD0D7" w14:textId="77777777" w:rsidR="00DC7142" w:rsidRDefault="00DC7142" w:rsidP="00DC714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B87CB" w14:textId="77777777" w:rsidR="00DC7142" w:rsidRDefault="00DC7142" w:rsidP="00DC714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55FB8" w14:textId="77777777" w:rsidR="00DC7142" w:rsidRPr="004E4BE5" w:rsidRDefault="00DC7142" w:rsidP="00DC7142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020A" w14:textId="77777777" w:rsidR="00DC7142" w:rsidRDefault="00DC7142" w:rsidP="00DC714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1E91" w14:textId="11291DEF" w:rsidR="00DC7142" w:rsidRDefault="00DC7142" w:rsidP="00DC714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F47B1">
              <w:rPr>
                <w:rFonts w:ascii="Calibri" w:hAnsi="Calibri" w:cs="Calibri"/>
                <w:sz w:val="22"/>
                <w:szCs w:val="22"/>
              </w:rPr>
              <w:t>±0.9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477E" w14:textId="45321DE3" w:rsidR="00DC7142" w:rsidRDefault="00DC7142" w:rsidP="00DC714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B0773E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163B3" w14:textId="5AA0B5D4" w:rsidR="00DC7142" w:rsidRDefault="00DC7142" w:rsidP="00DC7142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B0773E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</w:tr>
      <w:tr w:rsidR="00D2503D" w:rsidRPr="00780019" w14:paraId="20C5694C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F6619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C862D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455ED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11606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6D578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4F02" w14:textId="7777777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E7A6" w14:textId="451C647E" w:rsidR="00D2503D" w:rsidRPr="006A1017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5A08DB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C909" w14:textId="76DDAE22" w:rsidR="00D2503D" w:rsidRPr="00780019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B7667D">
              <w:rPr>
                <w:rFonts w:ascii="Calibri" w:hAnsi="Calibri" w:cs="Calibri"/>
                <w:sz w:val="22"/>
                <w:szCs w:val="22"/>
              </w:rPr>
              <w:t>2.0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73051" w14:textId="72D7B239" w:rsidR="00D2503D" w:rsidRPr="00780019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037AE5">
              <w:rPr>
                <w:rFonts w:ascii="Calibri" w:hAnsi="Calibri" w:cs="Calibri"/>
                <w:sz w:val="22"/>
                <w:szCs w:val="22"/>
              </w:rPr>
              <w:t>2.3</w:t>
            </w:r>
          </w:p>
        </w:tc>
      </w:tr>
      <w:tr w:rsidR="005059DE" w:rsidRPr="00780019" w14:paraId="1318FA25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5423B" w14:textId="77777777" w:rsidR="005059DE" w:rsidRPr="004E4BE5" w:rsidRDefault="005059DE" w:rsidP="005059D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A9F0F" w14:textId="77777777" w:rsidR="005059DE" w:rsidRDefault="005059DE" w:rsidP="005059D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4E32E" w14:textId="77777777" w:rsidR="005059DE" w:rsidRDefault="005059DE" w:rsidP="005059D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C48A9" w14:textId="77777777" w:rsidR="005059DE" w:rsidRDefault="005059DE" w:rsidP="005059D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32EB" w14:textId="77777777" w:rsidR="005059DE" w:rsidRPr="004E4BE5" w:rsidRDefault="005059DE" w:rsidP="005059D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2BB3" w14:textId="77777777" w:rsidR="005059DE" w:rsidRDefault="005059DE" w:rsidP="005059D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530F" w14:textId="01E8569A" w:rsidR="005059DE" w:rsidRPr="006A1017" w:rsidRDefault="005059DE" w:rsidP="005059D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93575">
              <w:rPr>
                <w:rFonts w:ascii="Calibri" w:hAnsi="Calibri" w:cs="Calibri"/>
                <w:sz w:val="22"/>
                <w:szCs w:val="22"/>
              </w:rPr>
              <w:t>±1.1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48E8" w14:textId="69751645" w:rsidR="005059DE" w:rsidRPr="00780019" w:rsidRDefault="005059DE" w:rsidP="005059D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CC2B91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FB9D5" w14:textId="0D6F9B36" w:rsidR="005059DE" w:rsidRPr="00780019" w:rsidRDefault="005059DE" w:rsidP="005059D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077321">
              <w:rPr>
                <w:rFonts w:ascii="Calibri" w:hAnsi="Calibri" w:cs="Calibri"/>
                <w:sz w:val="22"/>
                <w:szCs w:val="22"/>
              </w:rPr>
              <w:t>2.1</w:t>
            </w:r>
          </w:p>
        </w:tc>
      </w:tr>
      <w:tr w:rsidR="005059DE" w:rsidRPr="00780019" w14:paraId="47B824B1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12825" w14:textId="77777777" w:rsidR="005059DE" w:rsidRPr="004E4BE5" w:rsidRDefault="005059DE" w:rsidP="005059D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DF0F4" w14:textId="77777777" w:rsidR="005059DE" w:rsidRDefault="005059DE" w:rsidP="005059D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18E7F" w14:textId="77777777" w:rsidR="005059DE" w:rsidRDefault="005059DE" w:rsidP="005059D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4470C" w14:textId="77777777" w:rsidR="005059DE" w:rsidRDefault="005059DE" w:rsidP="005059D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77F1" w14:textId="77777777" w:rsidR="005059DE" w:rsidRPr="004E4BE5" w:rsidRDefault="005059DE" w:rsidP="005059D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378F" w14:textId="77777777" w:rsidR="005059DE" w:rsidRDefault="005059DE" w:rsidP="005059D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4F13" w14:textId="763F8109" w:rsidR="005059DE" w:rsidRPr="006A1017" w:rsidRDefault="005059DE" w:rsidP="005059D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93575">
              <w:rPr>
                <w:rFonts w:ascii="Calibri" w:hAnsi="Calibri" w:cs="Calibri"/>
                <w:sz w:val="22"/>
                <w:szCs w:val="22"/>
              </w:rPr>
              <w:t>±1.1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7BEC" w14:textId="72AD65A4" w:rsidR="005059DE" w:rsidRPr="00780019" w:rsidRDefault="005059DE" w:rsidP="005059D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303FF9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D56B" w14:textId="23E29520" w:rsidR="005059DE" w:rsidRPr="00780019" w:rsidRDefault="005059DE" w:rsidP="005059D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303FF9">
              <w:rPr>
                <w:rFonts w:ascii="Calibri" w:hAnsi="Calibri" w:cs="Calibri"/>
                <w:sz w:val="22"/>
                <w:szCs w:val="22"/>
              </w:rPr>
              <w:t>2.1</w:t>
            </w:r>
          </w:p>
        </w:tc>
      </w:tr>
      <w:tr w:rsidR="00D2503D" w:rsidRPr="00780019" w14:paraId="4875D18A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46454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D609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50A49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6576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62FE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7F50" w14:textId="7777777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67C" w14:textId="04B52E31" w:rsidR="00D2503D" w:rsidRPr="006A1017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5059DE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37CA" w14:textId="5E25FEDC" w:rsidR="00D2503D" w:rsidRPr="00780019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303FF9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2AEF" w14:textId="5CAC1495" w:rsidR="00D2503D" w:rsidRPr="00780019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EA670F">
              <w:rPr>
                <w:rFonts w:ascii="Calibri" w:hAnsi="Calibri" w:cs="Calibri"/>
                <w:sz w:val="22"/>
                <w:szCs w:val="22"/>
              </w:rPr>
              <w:t>1.3</w:t>
            </w:r>
          </w:p>
        </w:tc>
      </w:tr>
      <w:tr w:rsidR="00D2503D" w:rsidRPr="00780019" w14:paraId="5A50F527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4763E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923EE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44198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53FC8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B426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DD22" w14:textId="7777777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E8F" w14:textId="54ACD397" w:rsidR="00D2503D" w:rsidRPr="006A1017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092E99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5B82" w14:textId="33B0FA88" w:rsidR="00D2503D" w:rsidRPr="00780019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ED71C0">
              <w:rPr>
                <w:rFonts w:ascii="Calibri" w:hAnsi="Calibri" w:cs="Calibri"/>
                <w:sz w:val="22"/>
                <w:szCs w:val="22"/>
              </w:rPr>
              <w:t>1.7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4F9C" w14:textId="72D9A6DE" w:rsidR="00D2503D" w:rsidRPr="00780019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572551">
              <w:rPr>
                <w:rFonts w:ascii="Calibri" w:hAnsi="Calibri" w:cs="Calibri"/>
                <w:sz w:val="22"/>
                <w:szCs w:val="22"/>
              </w:rPr>
              <w:t>2.1</w:t>
            </w:r>
          </w:p>
        </w:tc>
      </w:tr>
      <w:tr w:rsidR="00D2503D" w:rsidRPr="00780019" w14:paraId="4D953231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9BF11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3F094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12BEB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E9B28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1DA1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8A00" w14:textId="7777777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D3AD" w14:textId="3C962AB9" w:rsidR="00D2503D" w:rsidRPr="006A1017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821C39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7E18" w14:textId="3E08C0E0" w:rsidR="00D2503D" w:rsidRPr="00780019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572551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14E4A" w14:textId="49EE6A04" w:rsidR="00D2503D" w:rsidRPr="00780019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572551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</w:tr>
      <w:tr w:rsidR="00D2503D" w:rsidRPr="00780019" w14:paraId="7A950831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35C50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95316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54DBA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3D77F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17CD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E644" w14:textId="7777777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B3E3" w14:textId="0D6C6851" w:rsidR="00D2503D" w:rsidRPr="006A1017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821C39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0EF7" w14:textId="750581D2" w:rsidR="00D2503D" w:rsidRPr="00780019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257D52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2EB2E" w14:textId="2FB7DD31" w:rsidR="00D2503D" w:rsidRPr="00780019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257D52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</w:tr>
      <w:tr w:rsidR="00D2503D" w:rsidRPr="00780019" w14:paraId="0A7836C1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840C1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F6D1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18D71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CF89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B069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685" w14:textId="7777777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9C88" w14:textId="16735B46" w:rsidR="00D2503D" w:rsidRPr="006A1017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821C39"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11A8" w14:textId="187732A0" w:rsidR="00D2503D" w:rsidRPr="00780019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257D52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3B5D" w14:textId="76E694AC" w:rsidR="00D2503D" w:rsidRPr="00780019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257D52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D2503D" w:rsidRPr="00C809B6" w14:paraId="70AEB34E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94708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6CB3B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F81A8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DE119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5878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CC02" w14:textId="7777777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4F73" w14:textId="712270C0" w:rsidR="00D2503D" w:rsidRPr="00C428FC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C25A6B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F01B" w14:textId="3870CDFF" w:rsidR="00D2503D" w:rsidRPr="00C809B6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8838B2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02EB" w14:textId="44BFDA1C" w:rsidR="00D2503D" w:rsidRPr="00C809B6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AF6956">
              <w:rPr>
                <w:rFonts w:ascii="Calibri" w:hAnsi="Calibri" w:cs="Calibri"/>
                <w:sz w:val="22"/>
                <w:szCs w:val="22"/>
              </w:rPr>
              <w:t>1.7</w:t>
            </w:r>
          </w:p>
        </w:tc>
      </w:tr>
      <w:tr w:rsidR="0061627C" w:rsidRPr="00C809B6" w14:paraId="1B28A9D0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1B18A" w14:textId="77777777" w:rsidR="0061627C" w:rsidRDefault="0061627C" w:rsidP="006162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5053A" w14:textId="77777777" w:rsidR="0061627C" w:rsidRDefault="0061627C" w:rsidP="006162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652EC" w14:textId="77777777" w:rsidR="0061627C" w:rsidRPr="004E4BE5" w:rsidRDefault="0061627C" w:rsidP="006162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7DAD6" w14:textId="77777777" w:rsidR="0061627C" w:rsidRDefault="0061627C" w:rsidP="006162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18F1" w14:textId="77777777" w:rsidR="0061627C" w:rsidRPr="004E4BE5" w:rsidRDefault="0061627C" w:rsidP="006162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8DD2" w14:textId="77777777" w:rsidR="0061627C" w:rsidRDefault="0061627C" w:rsidP="0061627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9AF1" w14:textId="1E5EEBF7" w:rsidR="0061627C" w:rsidRPr="00C428FC" w:rsidRDefault="0061627C" w:rsidP="0061627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2F80">
              <w:rPr>
                <w:rFonts w:ascii="Calibri" w:hAnsi="Calibri" w:cs="Calibri"/>
                <w:sz w:val="22"/>
                <w:szCs w:val="22"/>
              </w:rPr>
              <w:t>±1.0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C786" w14:textId="30CFB688" w:rsidR="0061627C" w:rsidRPr="00C809B6" w:rsidRDefault="0061627C" w:rsidP="006162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AF6956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C2D75" w14:textId="7A9A88C5" w:rsidR="0061627C" w:rsidRPr="00C809B6" w:rsidRDefault="0061627C" w:rsidP="006162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AF6956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61627C" w:rsidRPr="00C809B6" w14:paraId="11C0CE46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74EE8" w14:textId="77777777" w:rsidR="0061627C" w:rsidRDefault="0061627C" w:rsidP="006162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AD28D" w14:textId="77777777" w:rsidR="0061627C" w:rsidRDefault="0061627C" w:rsidP="006162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C54E0" w14:textId="77777777" w:rsidR="0061627C" w:rsidRPr="004E4BE5" w:rsidRDefault="0061627C" w:rsidP="006162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0E445" w14:textId="77777777" w:rsidR="0061627C" w:rsidRDefault="0061627C" w:rsidP="006162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3588" w14:textId="77777777" w:rsidR="0061627C" w:rsidRPr="004E4BE5" w:rsidRDefault="0061627C" w:rsidP="006162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9606" w14:textId="77777777" w:rsidR="0061627C" w:rsidRDefault="0061627C" w:rsidP="0061627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2225" w14:textId="22B7AE5D" w:rsidR="0061627C" w:rsidRPr="00C428FC" w:rsidRDefault="0061627C" w:rsidP="0061627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42F80">
              <w:rPr>
                <w:rFonts w:ascii="Calibri" w:hAnsi="Calibri" w:cs="Calibri"/>
                <w:sz w:val="22"/>
                <w:szCs w:val="22"/>
              </w:rPr>
              <w:t>±1.0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C799" w14:textId="42AF2AF3" w:rsidR="0061627C" w:rsidRPr="00C809B6" w:rsidRDefault="0061627C" w:rsidP="006162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8A3913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C107A" w14:textId="73C1926C" w:rsidR="0061627C" w:rsidRPr="00C809B6" w:rsidRDefault="0061627C" w:rsidP="0061627C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106C04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D2503D" w:rsidRPr="00C809B6" w14:paraId="08E7FECA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5FE84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D270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ED47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876D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10C8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443" w14:textId="7777777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239B" w14:textId="56ADE54B" w:rsidR="00D2503D" w:rsidRPr="00C428FC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61627C"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AF0C" w14:textId="272D072E" w:rsidR="00D2503D" w:rsidRPr="00C809B6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106C04"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C52F8" w14:textId="4D07E054" w:rsidR="00D2503D" w:rsidRPr="00C809B6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106C04"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</w:tr>
      <w:tr w:rsidR="00D2503D" w:rsidRPr="000C5FDD" w14:paraId="25BB3259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64740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8411D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6A75C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F6C9C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5DA2" w14:textId="77777777" w:rsidR="00D2503D" w:rsidRPr="004E4BE5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FC33" w14:textId="7777777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FD08" w14:textId="719E5DA2" w:rsidR="00D2503D" w:rsidRPr="000C5FD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F22B79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E0D6" w14:textId="234D0BF3" w:rsidR="00D2503D" w:rsidRPr="000C5FD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D13551">
              <w:rPr>
                <w:rFonts w:ascii="Calibri" w:hAnsi="Calibri" w:cs="Calibri"/>
                <w:sz w:val="22"/>
                <w:szCs w:val="22"/>
              </w:rPr>
              <w:t>2.1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27625" w14:textId="09895B0F" w:rsidR="00D2503D" w:rsidRPr="000C5FD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D13551">
              <w:rPr>
                <w:rFonts w:ascii="Calibri" w:hAnsi="Calibri" w:cs="Calibri"/>
                <w:sz w:val="22"/>
                <w:szCs w:val="22"/>
              </w:rPr>
              <w:t>2.3</w:t>
            </w:r>
          </w:p>
        </w:tc>
      </w:tr>
      <w:tr w:rsidR="00D2503D" w:rsidRPr="000C5FDD" w14:paraId="5CE4284A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7500F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70D1D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EFE2E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A133D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CD8B" w14:textId="77777777" w:rsidR="00D2503D" w:rsidRDefault="00D2503D" w:rsidP="00D2503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4B28" w14:textId="77777777" w:rsidR="00D2503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219" w14:textId="0BC9D565" w:rsidR="00D2503D" w:rsidRPr="000C5FD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665C36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A522" w14:textId="0D75D81D" w:rsidR="00D2503D" w:rsidRPr="000C5FD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D13551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F135" w14:textId="5AEEF6BA" w:rsidR="00D2503D" w:rsidRPr="000C5FDD" w:rsidRDefault="00D2503D" w:rsidP="00D2503D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 w:rsidR="00951D59">
              <w:rPr>
                <w:rFonts w:ascii="Calibri" w:hAnsi="Calibri" w:cs="Calibri"/>
                <w:sz w:val="22"/>
                <w:szCs w:val="22"/>
              </w:rPr>
              <w:t>2.1</w:t>
            </w:r>
          </w:p>
        </w:tc>
      </w:tr>
      <w:tr w:rsidR="00BC0068" w:rsidRPr="000C5FDD" w14:paraId="56BF368B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A74E7" w14:textId="77777777" w:rsidR="00BC0068" w:rsidRDefault="00BC0068" w:rsidP="00BC00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3897A" w14:textId="77777777" w:rsidR="00BC0068" w:rsidRDefault="00BC0068" w:rsidP="00BC00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DD2B5" w14:textId="77777777" w:rsidR="00BC0068" w:rsidRPr="004E4BE5" w:rsidRDefault="00BC0068" w:rsidP="00BC00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924E0" w14:textId="77777777" w:rsidR="00BC0068" w:rsidRDefault="00BC0068" w:rsidP="00BC00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64EB" w14:textId="77777777" w:rsidR="00BC0068" w:rsidRPr="004E4BE5" w:rsidRDefault="00BC0068" w:rsidP="00BC00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400B" w14:textId="77777777" w:rsidR="00BC0068" w:rsidRDefault="00BC0068" w:rsidP="00BC006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DA6F" w14:textId="374FCEA8" w:rsidR="00BC0068" w:rsidRPr="000C5FDD" w:rsidRDefault="00BC0068" w:rsidP="00BC006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B8A7" w14:textId="0901F0F6" w:rsidR="00BC0068" w:rsidRPr="000C5FDD" w:rsidRDefault="00BC0068" w:rsidP="00BC00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1C0D2" w14:textId="6A3DE4E1" w:rsidR="00BC0068" w:rsidRPr="000C5FDD" w:rsidRDefault="00BC0068" w:rsidP="00BC00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2.1</w:t>
            </w:r>
          </w:p>
        </w:tc>
      </w:tr>
      <w:tr w:rsidR="00BC0068" w:rsidRPr="000C5FDD" w14:paraId="2A4A2BFF" w14:textId="77777777" w:rsidTr="00E20C28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4EE3" w14:textId="77777777" w:rsidR="00BC0068" w:rsidRDefault="00BC0068" w:rsidP="00BC00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0C85" w14:textId="77777777" w:rsidR="00BC0068" w:rsidRDefault="00BC0068" w:rsidP="00BC00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0AAD" w14:textId="77777777" w:rsidR="00BC0068" w:rsidRPr="004E4BE5" w:rsidRDefault="00BC0068" w:rsidP="00BC00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9BAD" w14:textId="77777777" w:rsidR="00BC0068" w:rsidRDefault="00BC0068" w:rsidP="00BC00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11A4" w14:textId="77777777" w:rsidR="00BC0068" w:rsidRDefault="00BC0068" w:rsidP="00BC006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998" w14:textId="77777777" w:rsidR="00BC0068" w:rsidRDefault="00BC0068" w:rsidP="00BC006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5083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2DF7" w14:textId="5591AFFB" w:rsidR="00BC0068" w:rsidRPr="000C5FDD" w:rsidRDefault="00BC0068" w:rsidP="00BC006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3D17" w14:textId="5456C459" w:rsidR="00BC0068" w:rsidRPr="000C5FDD" w:rsidRDefault="00BC0068" w:rsidP="00BC006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D6576" w14:textId="6D44FC26" w:rsidR="00BC0068" w:rsidRPr="000C5FDD" w:rsidRDefault="00BC0068" w:rsidP="00BC006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549B8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1.3</w:t>
            </w:r>
          </w:p>
        </w:tc>
      </w:tr>
    </w:tbl>
    <w:p w14:paraId="1D8ACD48" w14:textId="4FA805D5" w:rsidR="00FD5266" w:rsidRDefault="00D2503D" w:rsidP="00D2503D">
      <w:pPr>
        <w:pStyle w:val="Caption"/>
        <w:jc w:val="center"/>
        <w:rPr>
          <w:sz w:val="22"/>
          <w:szCs w:val="22"/>
        </w:rPr>
      </w:pPr>
      <w:r w:rsidRPr="00D2503D">
        <w:rPr>
          <w:sz w:val="22"/>
          <w:szCs w:val="22"/>
        </w:rPr>
        <w:t xml:space="preserve">Table </w:t>
      </w:r>
      <w:r w:rsidRPr="00D2503D">
        <w:rPr>
          <w:sz w:val="22"/>
          <w:szCs w:val="22"/>
        </w:rPr>
        <w:fldChar w:fldCharType="begin"/>
      </w:r>
      <w:r w:rsidRPr="00D2503D">
        <w:rPr>
          <w:sz w:val="22"/>
          <w:szCs w:val="22"/>
        </w:rPr>
        <w:instrText xml:space="preserve"> SEQ Table \* ARABIC </w:instrText>
      </w:r>
      <w:r w:rsidRPr="00D2503D">
        <w:rPr>
          <w:sz w:val="22"/>
          <w:szCs w:val="22"/>
        </w:rPr>
        <w:fldChar w:fldCharType="separate"/>
      </w:r>
      <w:r w:rsidR="0025179D">
        <w:rPr>
          <w:noProof/>
          <w:sz w:val="22"/>
          <w:szCs w:val="22"/>
        </w:rPr>
        <w:t>3</w:t>
      </w:r>
      <w:r w:rsidRPr="00D2503D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C91528">
        <w:rPr>
          <w:sz w:val="22"/>
          <w:szCs w:val="22"/>
        </w:rPr>
        <w:t>RSRP</w:t>
      </w:r>
      <w:r w:rsidR="00BA765C">
        <w:rPr>
          <w:sz w:val="22"/>
          <w:szCs w:val="22"/>
        </w:rPr>
        <w:t>P</w:t>
      </w:r>
      <w:r w:rsidR="00C91528">
        <w:rPr>
          <w:sz w:val="22"/>
          <w:szCs w:val="22"/>
        </w:rPr>
        <w:t xml:space="preserve"> simulation results for partially staggered SL PRS with 2-tap channel.</w:t>
      </w:r>
    </w:p>
    <w:p w14:paraId="59672014" w14:textId="64468970" w:rsidR="003013C3" w:rsidRDefault="003013C3">
      <w:pPr>
        <w:spacing w:after="0"/>
      </w:pPr>
      <w:r>
        <w:br w:type="page"/>
      </w:r>
    </w:p>
    <w:tbl>
      <w:tblPr>
        <w:tblW w:w="8368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022"/>
        <w:gridCol w:w="1158"/>
        <w:gridCol w:w="1158"/>
        <w:gridCol w:w="1146"/>
        <w:gridCol w:w="12"/>
      </w:tblGrid>
      <w:tr w:rsidR="003013C3" w:rsidRPr="004E4BE5" w14:paraId="56229B2F" w14:textId="77777777" w:rsidTr="00E20C28">
        <w:trPr>
          <w:gridAfter w:val="1"/>
          <w:wAfter w:w="12" w:type="dxa"/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BE3C" w14:textId="77777777" w:rsidR="003013C3" w:rsidRPr="004E4BE5" w:rsidRDefault="003013C3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FD55" w14:textId="77777777" w:rsidR="003013C3" w:rsidRPr="004E4BE5" w:rsidRDefault="003013C3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7CA6" w14:textId="77777777" w:rsidR="003013C3" w:rsidRPr="004E4BE5" w:rsidRDefault="003013C3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ACD1" w14:textId="77777777" w:rsidR="003013C3" w:rsidRPr="004E4BE5" w:rsidRDefault="003013C3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B6D3" w14:textId="77777777" w:rsidR="003013C3" w:rsidRPr="004E4BE5" w:rsidRDefault="003013C3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CA1E2" w14:textId="77777777" w:rsidR="003013C3" w:rsidRDefault="003013C3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B1DCB" w14:textId="77777777" w:rsidR="003013C3" w:rsidRPr="004E4BE5" w:rsidRDefault="003013C3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(dB)</w:t>
            </w:r>
          </w:p>
        </w:tc>
      </w:tr>
      <w:tr w:rsidR="003013C3" w:rsidRPr="004E4BE5" w14:paraId="1279E626" w14:textId="77777777" w:rsidTr="00E20C28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3AE3" w14:textId="77777777" w:rsidR="003013C3" w:rsidRPr="004E4BE5" w:rsidRDefault="003013C3" w:rsidP="00E20C2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BDA7" w14:textId="77777777" w:rsidR="003013C3" w:rsidRPr="004E4BE5" w:rsidRDefault="003013C3" w:rsidP="00E20C2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896F" w14:textId="77777777" w:rsidR="003013C3" w:rsidRPr="004E4BE5" w:rsidRDefault="003013C3" w:rsidP="00E20C2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3207" w14:textId="77777777" w:rsidR="003013C3" w:rsidRPr="004E4BE5" w:rsidRDefault="003013C3" w:rsidP="00E20C2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140E" w14:textId="77777777" w:rsidR="003013C3" w:rsidRPr="004E4BE5" w:rsidRDefault="003013C3" w:rsidP="00E20C28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2AEF" w14:textId="77777777" w:rsidR="003013C3" w:rsidRDefault="003013C3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0876" w14:textId="77777777" w:rsidR="003013C3" w:rsidRPr="004E4BE5" w:rsidRDefault="003013C3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7774" w14:textId="77777777" w:rsidR="003013C3" w:rsidRDefault="003013C3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55CA" w14:textId="77777777" w:rsidR="003013C3" w:rsidRPr="004E4BE5" w:rsidRDefault="003013C3" w:rsidP="00E20C2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3013C3" w14:paraId="55EE7F14" w14:textId="77777777" w:rsidTr="00E20C28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F0962" w14:textId="77777777" w:rsidR="003013C3" w:rsidRDefault="003013C3" w:rsidP="003013C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7DCAD" w14:textId="77777777" w:rsidR="003013C3" w:rsidRDefault="003013C3" w:rsidP="003013C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9BE26" w14:textId="77777777" w:rsidR="003013C3" w:rsidRDefault="003013C3" w:rsidP="003013C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0A7D3" w14:textId="77777777" w:rsidR="003013C3" w:rsidRDefault="003013C3" w:rsidP="003013C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331255" w14:textId="77777777" w:rsidR="003013C3" w:rsidRPr="004E4BE5" w:rsidRDefault="003013C3" w:rsidP="003013C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280F" w14:textId="77777777" w:rsidR="003013C3" w:rsidRDefault="003013C3" w:rsidP="003013C3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B7D8" w14:textId="5FCAC884" w:rsidR="003013C3" w:rsidRDefault="003013C3" w:rsidP="003013C3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285D10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9EA0" w14:textId="471B9E32" w:rsidR="003013C3" w:rsidRDefault="003013C3" w:rsidP="003013C3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BA6DA7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5311" w14:textId="42E95CAB" w:rsidR="003013C3" w:rsidRDefault="003013C3" w:rsidP="003013C3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BA6DA7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</w:tr>
      <w:tr w:rsidR="003013C3" w14:paraId="26674256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DFC2E" w14:textId="77777777" w:rsidR="003013C3" w:rsidRDefault="003013C3" w:rsidP="003013C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0495B" w14:textId="77777777" w:rsidR="003013C3" w:rsidRDefault="003013C3" w:rsidP="003013C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AD6F6" w14:textId="77777777" w:rsidR="003013C3" w:rsidRDefault="003013C3" w:rsidP="003013C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59054" w14:textId="77777777" w:rsidR="003013C3" w:rsidRDefault="003013C3" w:rsidP="003013C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ED51C" w14:textId="77777777" w:rsidR="003013C3" w:rsidRPr="004E4BE5" w:rsidRDefault="003013C3" w:rsidP="003013C3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0E8" w14:textId="77777777" w:rsidR="003013C3" w:rsidRDefault="003013C3" w:rsidP="003013C3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570A" w14:textId="1EA0ED77" w:rsidR="003013C3" w:rsidRDefault="003013C3" w:rsidP="003013C3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9673E6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DD8C" w14:textId="20F642CE" w:rsidR="003013C3" w:rsidRDefault="003013C3" w:rsidP="003013C3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280180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CFF33" w14:textId="582925DE" w:rsidR="003013C3" w:rsidRDefault="003013C3" w:rsidP="003013C3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280180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280180" w14:paraId="0788FB93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8ABFD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B0570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C958C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1D901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9EB73C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314B" w14:textId="77777777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E271" w14:textId="5B2C40EC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B482" w14:textId="74DEB2FB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7C68D" w14:textId="78448767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280180" w14:paraId="572BCD58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7DC8B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4856D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FAAFE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FD0FA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E6A8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7ACC" w14:textId="77777777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ADB1" w14:textId="75F12CF0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2104" w14:textId="0913BABE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1A15DA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5564" w14:textId="2386F45B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1A15DA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280180" w14:paraId="1231F2D8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19816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46C25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58D59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C7B3B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04F7D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4C12" w14:textId="77777777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2A54" w14:textId="398193E8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9F8B" w14:textId="205C4912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B446D1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9F32" w14:textId="38EA8B9E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B446D1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280180" w14:paraId="0EE7F5F5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E0C5B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CC843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B9DF0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6D3BC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59B15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288E" w14:textId="77777777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A4B4" w14:textId="1AF39E04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746B" w14:textId="767D094D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CD44B8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FD58" w14:textId="4CA08658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CD44B8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</w:tr>
      <w:tr w:rsidR="00280180" w14:paraId="02A4A5ED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37B70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363D0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8DA3C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0810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7269A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C526" w14:textId="77777777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2F87" w14:textId="5656D2B7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A284D">
              <w:rPr>
                <w:rFonts w:ascii="Calibri" w:hAnsi="Calibri" w:cs="Calibri"/>
                <w:sz w:val="22"/>
                <w:szCs w:val="22"/>
              </w:rPr>
              <w:t>±0.9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1706" w14:textId="4318CE0F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CD44B8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417E0" w14:textId="4251CB0D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CD44B8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</w:tr>
      <w:tr w:rsidR="00280180" w14:paraId="006246D4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E1565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7822F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A2248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1E963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374DF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7D3A" w14:textId="77777777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21B2" w14:textId="0408AED4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A284D">
              <w:rPr>
                <w:rFonts w:ascii="Calibri" w:hAnsi="Calibri" w:cs="Calibri"/>
                <w:sz w:val="22"/>
                <w:szCs w:val="22"/>
              </w:rPr>
              <w:t>±0.9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5474" w14:textId="642B9DC1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5E110B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58EC1" w14:textId="59F7EE75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5E110B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</w:tr>
      <w:tr w:rsidR="00280180" w:rsidRPr="00780019" w14:paraId="0455436C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3D5C8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D3E4A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B5C92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B3604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3FD49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BE73" w14:textId="77777777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0EF5" w14:textId="2A0BF188" w:rsidR="00280180" w:rsidRPr="006A1017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BE5940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83EE" w14:textId="375CBF44" w:rsidR="00280180" w:rsidRPr="00780019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4B429F">
              <w:rPr>
                <w:rFonts w:ascii="Calibri" w:hAnsi="Calibri" w:cs="Calibri"/>
                <w:sz w:val="22"/>
                <w:szCs w:val="22"/>
              </w:rPr>
              <w:t>1.7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FA68" w14:textId="0A46B416" w:rsidR="00280180" w:rsidRPr="00780019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2A4E0D">
              <w:rPr>
                <w:rFonts w:ascii="Calibri" w:hAnsi="Calibri" w:cs="Calibri"/>
                <w:sz w:val="22"/>
                <w:szCs w:val="22"/>
              </w:rPr>
              <w:t>2.0</w:t>
            </w:r>
          </w:p>
        </w:tc>
      </w:tr>
      <w:tr w:rsidR="00280180" w:rsidRPr="00780019" w14:paraId="51A1A886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83F54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26318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04092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CA0B5E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BEF5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A47C" w14:textId="77777777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ED9B" w14:textId="62C3D9B3" w:rsidR="00280180" w:rsidRPr="006A1017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BE5940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34DD" w14:textId="5AFA3BCE" w:rsidR="00280180" w:rsidRPr="00780019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2A4E0D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6EF27" w14:textId="6CC8D441" w:rsidR="00280180" w:rsidRPr="00780019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2A4E0D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</w:tr>
      <w:tr w:rsidR="00280180" w:rsidRPr="00780019" w14:paraId="4942581E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F22C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9657E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74EA4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10C870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48E2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B18F" w14:textId="77777777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A247" w14:textId="74313F05" w:rsidR="00280180" w:rsidRPr="006A1017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BE5940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43C6" w14:textId="1B86B87E" w:rsidR="00280180" w:rsidRPr="00780019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665B66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F5CB" w14:textId="19F06457" w:rsidR="00280180" w:rsidRPr="00780019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665B66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280180" w:rsidRPr="00780019" w14:paraId="49D1FBCC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B5BE8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8110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11BFA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2581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9DFB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7109" w14:textId="77777777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51B8" w14:textId="505B07C2" w:rsidR="00280180" w:rsidRPr="006A1017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BE5940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C573" w14:textId="7DCADB57" w:rsidR="00280180" w:rsidRPr="00780019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665B66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EC329" w14:textId="044498F3" w:rsidR="00280180" w:rsidRPr="00780019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665B66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495606" w:rsidRPr="00780019" w14:paraId="730B1DCF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59D59" w14:textId="77777777" w:rsidR="00495606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229D0" w14:textId="77777777" w:rsidR="00495606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AD92B" w14:textId="77777777" w:rsidR="00495606" w:rsidRPr="004E4BE5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A20D6" w14:textId="77777777" w:rsidR="00495606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7FE6" w14:textId="77777777" w:rsidR="00495606" w:rsidRPr="004E4BE5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38FA" w14:textId="77777777" w:rsidR="00495606" w:rsidRDefault="00495606" w:rsidP="0049560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9EEC" w14:textId="2937779D" w:rsidR="00495606" w:rsidRPr="006A1017" w:rsidRDefault="00495606" w:rsidP="0049560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B3AAF">
              <w:rPr>
                <w:rFonts w:ascii="Calibri" w:hAnsi="Calibri" w:cs="Calibri"/>
                <w:sz w:val="22"/>
                <w:szCs w:val="22"/>
              </w:rPr>
              <w:t>±1.0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8958" w14:textId="5350D39F" w:rsidR="00495606" w:rsidRPr="00780019" w:rsidRDefault="00495606" w:rsidP="0049560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D804A8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C4FD" w14:textId="26F317F8" w:rsidR="00495606" w:rsidRPr="00780019" w:rsidRDefault="00495606" w:rsidP="0049560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D804A8">
              <w:rPr>
                <w:rFonts w:ascii="Calibri" w:hAnsi="Calibri" w:cs="Calibri"/>
                <w:sz w:val="22"/>
                <w:szCs w:val="22"/>
              </w:rPr>
              <w:t>1.7</w:t>
            </w:r>
          </w:p>
        </w:tc>
      </w:tr>
      <w:tr w:rsidR="00495606" w:rsidRPr="00780019" w14:paraId="556B90F9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390CD" w14:textId="77777777" w:rsidR="00495606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6D307" w14:textId="77777777" w:rsidR="00495606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A831E" w14:textId="77777777" w:rsidR="00495606" w:rsidRPr="004E4BE5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4EBFD" w14:textId="77777777" w:rsidR="00495606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3DCC" w14:textId="77777777" w:rsidR="00495606" w:rsidRPr="004E4BE5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A2BD" w14:textId="77777777" w:rsidR="00495606" w:rsidRDefault="00495606" w:rsidP="0049560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E828" w14:textId="729FF97D" w:rsidR="00495606" w:rsidRPr="006A1017" w:rsidRDefault="00495606" w:rsidP="0049560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B3AAF">
              <w:rPr>
                <w:rFonts w:ascii="Calibri" w:hAnsi="Calibri" w:cs="Calibri"/>
                <w:sz w:val="22"/>
                <w:szCs w:val="22"/>
              </w:rPr>
              <w:t>±1.0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028D" w14:textId="3A016316" w:rsidR="00495606" w:rsidRPr="00780019" w:rsidRDefault="00495606" w:rsidP="0049560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6637EF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9A1A9" w14:textId="2E89507F" w:rsidR="00495606" w:rsidRPr="00780019" w:rsidRDefault="00495606" w:rsidP="0049560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6637EF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495606" w:rsidRPr="00780019" w14:paraId="38D181FD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58114" w14:textId="77777777" w:rsidR="00495606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5AB8A" w14:textId="77777777" w:rsidR="00495606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2ADB8" w14:textId="77777777" w:rsidR="00495606" w:rsidRPr="004E4BE5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F247E" w14:textId="77777777" w:rsidR="00495606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B58A" w14:textId="77777777" w:rsidR="00495606" w:rsidRPr="004E4BE5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38B7" w14:textId="77777777" w:rsidR="00495606" w:rsidRDefault="00495606" w:rsidP="0049560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8632" w14:textId="0B6FB923" w:rsidR="00495606" w:rsidRPr="006A1017" w:rsidRDefault="00495606" w:rsidP="0049560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B3AAF">
              <w:rPr>
                <w:rFonts w:ascii="Calibri" w:hAnsi="Calibri" w:cs="Calibri"/>
                <w:sz w:val="22"/>
                <w:szCs w:val="22"/>
              </w:rPr>
              <w:t>±1.0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EB1A" w14:textId="0441AE0C" w:rsidR="00495606" w:rsidRPr="00780019" w:rsidRDefault="00495606" w:rsidP="0049560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A13279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3477" w14:textId="7597CA1F" w:rsidR="00495606" w:rsidRPr="00780019" w:rsidRDefault="00495606" w:rsidP="0049560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A13279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495606" w:rsidRPr="00780019" w14:paraId="6373BE05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488B2" w14:textId="77777777" w:rsidR="00495606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00F0" w14:textId="77777777" w:rsidR="00495606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9BCB8" w14:textId="77777777" w:rsidR="00495606" w:rsidRPr="004E4BE5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CE44" w14:textId="77777777" w:rsidR="00495606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BDFF" w14:textId="77777777" w:rsidR="00495606" w:rsidRPr="004E4BE5" w:rsidRDefault="00495606" w:rsidP="0049560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1CA" w14:textId="77777777" w:rsidR="00495606" w:rsidRDefault="00495606" w:rsidP="0049560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C97D" w14:textId="15B5ECCA" w:rsidR="00495606" w:rsidRPr="006A1017" w:rsidRDefault="00495606" w:rsidP="0049560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B3AAF">
              <w:rPr>
                <w:rFonts w:ascii="Calibri" w:hAnsi="Calibri" w:cs="Calibri"/>
                <w:sz w:val="22"/>
                <w:szCs w:val="22"/>
              </w:rPr>
              <w:t>±1.0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A8B7" w14:textId="2503FA4E" w:rsidR="00495606" w:rsidRPr="00780019" w:rsidRDefault="00495606" w:rsidP="0049560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A13279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021F5" w14:textId="024C76C9" w:rsidR="00495606" w:rsidRPr="00780019" w:rsidRDefault="00495606" w:rsidP="0049560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A13279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</w:tr>
      <w:tr w:rsidR="00272A5B" w:rsidRPr="00C809B6" w14:paraId="3B3548BD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DB622" w14:textId="77777777" w:rsidR="00272A5B" w:rsidRDefault="00272A5B" w:rsidP="00272A5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11AE8" w14:textId="77777777" w:rsidR="00272A5B" w:rsidRDefault="00272A5B" w:rsidP="00272A5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96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206FB" w14:textId="77777777" w:rsidR="00272A5B" w:rsidRPr="004E4BE5" w:rsidRDefault="00272A5B" w:rsidP="00272A5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296B6" w14:textId="77777777" w:rsidR="00272A5B" w:rsidRDefault="00272A5B" w:rsidP="00272A5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A18D" w14:textId="77777777" w:rsidR="00272A5B" w:rsidRPr="004E4BE5" w:rsidRDefault="00272A5B" w:rsidP="00272A5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8B78" w14:textId="77777777" w:rsidR="00272A5B" w:rsidRDefault="00272A5B" w:rsidP="00272A5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4E24" w14:textId="6EE42791" w:rsidR="00272A5B" w:rsidRPr="00C428FC" w:rsidRDefault="00272A5B" w:rsidP="00272A5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B3AAF">
              <w:rPr>
                <w:rFonts w:ascii="Calibri" w:hAnsi="Calibri" w:cs="Calibri"/>
                <w:sz w:val="22"/>
                <w:szCs w:val="22"/>
              </w:rPr>
              <w:t>±1.0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82DC" w14:textId="52A16235" w:rsidR="00272A5B" w:rsidRPr="00C809B6" w:rsidRDefault="00272A5B" w:rsidP="00272A5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6140C3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40C37" w14:textId="0AA85B57" w:rsidR="00272A5B" w:rsidRPr="00C809B6" w:rsidRDefault="00272A5B" w:rsidP="00272A5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6140C3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  <w:tr w:rsidR="00272A5B" w:rsidRPr="00C809B6" w14:paraId="2721A155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43B54" w14:textId="77777777" w:rsidR="00272A5B" w:rsidRDefault="00272A5B" w:rsidP="00272A5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4AFA1" w14:textId="77777777" w:rsidR="00272A5B" w:rsidRDefault="00272A5B" w:rsidP="00272A5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6A1D" w14:textId="77777777" w:rsidR="00272A5B" w:rsidRPr="004E4BE5" w:rsidRDefault="00272A5B" w:rsidP="00272A5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D9DF9" w14:textId="77777777" w:rsidR="00272A5B" w:rsidRDefault="00272A5B" w:rsidP="00272A5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1F37" w14:textId="77777777" w:rsidR="00272A5B" w:rsidRPr="004E4BE5" w:rsidRDefault="00272A5B" w:rsidP="00272A5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5EF0" w14:textId="77777777" w:rsidR="00272A5B" w:rsidRDefault="00272A5B" w:rsidP="00272A5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14DA" w14:textId="36D1D774" w:rsidR="00272A5B" w:rsidRPr="00C428FC" w:rsidRDefault="00272A5B" w:rsidP="00272A5B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B3AAF">
              <w:rPr>
                <w:rFonts w:ascii="Calibri" w:hAnsi="Calibri" w:cs="Calibri"/>
                <w:sz w:val="22"/>
                <w:szCs w:val="22"/>
              </w:rPr>
              <w:t>±1.0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5D2" w14:textId="223707D9" w:rsidR="00272A5B" w:rsidRPr="00C809B6" w:rsidRDefault="00272A5B" w:rsidP="00272A5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DF11C0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2CB9" w14:textId="7E01F7A9" w:rsidR="00272A5B" w:rsidRPr="00C809B6" w:rsidRDefault="00272A5B" w:rsidP="00272A5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DF11C0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</w:tr>
      <w:tr w:rsidR="009F0D0E" w:rsidRPr="00C809B6" w14:paraId="4FD41E50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6F17A" w14:textId="77777777" w:rsidR="009F0D0E" w:rsidRDefault="009F0D0E" w:rsidP="009F0D0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AA69E" w14:textId="77777777" w:rsidR="009F0D0E" w:rsidRDefault="009F0D0E" w:rsidP="009F0D0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6D84F" w14:textId="77777777" w:rsidR="009F0D0E" w:rsidRPr="004E4BE5" w:rsidRDefault="009F0D0E" w:rsidP="009F0D0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153187" w14:textId="77777777" w:rsidR="009F0D0E" w:rsidRDefault="009F0D0E" w:rsidP="009F0D0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F85D" w14:textId="77777777" w:rsidR="009F0D0E" w:rsidRPr="004E4BE5" w:rsidRDefault="009F0D0E" w:rsidP="009F0D0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C60C" w14:textId="77777777" w:rsidR="009F0D0E" w:rsidRDefault="009F0D0E" w:rsidP="009F0D0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B863" w14:textId="52C2BD77" w:rsidR="009F0D0E" w:rsidRPr="00C428FC" w:rsidRDefault="009F0D0E" w:rsidP="009F0D0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B3AAF">
              <w:rPr>
                <w:rFonts w:ascii="Calibri" w:hAnsi="Calibri" w:cs="Calibri"/>
                <w:sz w:val="22"/>
                <w:szCs w:val="22"/>
              </w:rPr>
              <w:t>±1.0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9BE3" w14:textId="502FEB69" w:rsidR="009F0D0E" w:rsidRPr="00C809B6" w:rsidRDefault="009F0D0E" w:rsidP="009F0D0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618DA" w14:textId="5C13AD43" w:rsidR="009F0D0E" w:rsidRPr="00C809B6" w:rsidRDefault="009F0D0E" w:rsidP="009F0D0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</w:tr>
      <w:tr w:rsidR="009F0D0E" w:rsidRPr="00C809B6" w14:paraId="7807A236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BC8F8" w14:textId="77777777" w:rsidR="009F0D0E" w:rsidRDefault="009F0D0E" w:rsidP="009F0D0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86C5" w14:textId="77777777" w:rsidR="009F0D0E" w:rsidRDefault="009F0D0E" w:rsidP="009F0D0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01A5" w14:textId="77777777" w:rsidR="009F0D0E" w:rsidRPr="004E4BE5" w:rsidRDefault="009F0D0E" w:rsidP="009F0D0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D4C3" w14:textId="77777777" w:rsidR="009F0D0E" w:rsidRDefault="009F0D0E" w:rsidP="009F0D0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EAB1" w14:textId="77777777" w:rsidR="009F0D0E" w:rsidRPr="004E4BE5" w:rsidRDefault="009F0D0E" w:rsidP="009F0D0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8ECC" w14:textId="77777777" w:rsidR="009F0D0E" w:rsidRDefault="009F0D0E" w:rsidP="009F0D0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03C0" w14:textId="47CC4EA2" w:rsidR="009F0D0E" w:rsidRPr="00C428FC" w:rsidRDefault="009F0D0E" w:rsidP="009F0D0E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B3AAF">
              <w:rPr>
                <w:rFonts w:ascii="Calibri" w:hAnsi="Calibri" w:cs="Calibri"/>
                <w:sz w:val="22"/>
                <w:szCs w:val="22"/>
              </w:rPr>
              <w:t>±1.0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95D9" w14:textId="41145518" w:rsidR="009F0D0E" w:rsidRPr="00C809B6" w:rsidRDefault="009F0D0E" w:rsidP="009F0D0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1690C" w14:textId="66F62FAC" w:rsidR="009F0D0E" w:rsidRPr="00C809B6" w:rsidRDefault="009F0D0E" w:rsidP="009F0D0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</w:tr>
      <w:tr w:rsidR="00280180" w:rsidRPr="000C5FDD" w14:paraId="18445EE1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6EA4F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B7ABF2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4C3530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136D9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F673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8EE4" w14:textId="77777777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96FE" w14:textId="260FD4DF" w:rsidR="00280180" w:rsidRPr="000C5FDD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705CE8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8A21" w14:textId="24CD84BD" w:rsidR="00280180" w:rsidRPr="000C5FDD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4F39A7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6F792" w14:textId="50C936FE" w:rsidR="00280180" w:rsidRPr="000C5FDD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4F39A7">
              <w:rPr>
                <w:rFonts w:ascii="Calibri" w:hAnsi="Calibri" w:cs="Calibri"/>
                <w:sz w:val="22"/>
                <w:szCs w:val="22"/>
              </w:rPr>
              <w:t>2.0</w:t>
            </w:r>
          </w:p>
        </w:tc>
      </w:tr>
      <w:tr w:rsidR="00280180" w:rsidRPr="000C5FDD" w14:paraId="1EA07A50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8921E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A3B1B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A22C0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3CC1B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1608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EBCD" w14:textId="77777777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E878" w14:textId="4B607B72" w:rsidR="00280180" w:rsidRPr="000C5FDD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705CE8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2AFE" w14:textId="45F6224E" w:rsidR="00280180" w:rsidRPr="000C5FDD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CC580B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E4597" w14:textId="3FDEFC5F" w:rsidR="00280180" w:rsidRPr="000C5FDD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CC580B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</w:tr>
      <w:tr w:rsidR="00280180" w:rsidRPr="000C5FDD" w14:paraId="7A3DE36B" w14:textId="77777777" w:rsidTr="00E20C28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11B58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2AF00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05709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7CB69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5E80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28CA" w14:textId="77777777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DAD9" w14:textId="1923BCF8" w:rsidR="00280180" w:rsidRPr="000C5FDD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705CE8"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8E46" w14:textId="55C554FC" w:rsidR="00280180" w:rsidRPr="000C5FDD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114B4C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EC4B" w14:textId="0254125F" w:rsidR="00280180" w:rsidRPr="000C5FDD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114B4C">
              <w:rPr>
                <w:rFonts w:ascii="Calibri" w:hAnsi="Calibri" w:cs="Calibri"/>
                <w:sz w:val="22"/>
                <w:szCs w:val="22"/>
              </w:rPr>
              <w:t>1.2</w:t>
            </w:r>
          </w:p>
        </w:tc>
      </w:tr>
      <w:tr w:rsidR="00280180" w:rsidRPr="000C5FDD" w14:paraId="20296C12" w14:textId="77777777" w:rsidTr="00E20C28">
        <w:trPr>
          <w:trHeight w:val="302"/>
          <w:jc w:val="center"/>
        </w:trPr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6879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B350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D73B" w14:textId="77777777" w:rsidR="00280180" w:rsidRPr="004E4BE5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E419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81FA" w14:textId="77777777" w:rsidR="00280180" w:rsidRDefault="00280180" w:rsidP="0028018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2710" w14:textId="77777777" w:rsidR="00280180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FE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8972" w14:textId="359027CA" w:rsidR="00280180" w:rsidRPr="000C5FDD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705CE8">
              <w:rPr>
                <w:rFonts w:ascii="Calibri" w:hAnsi="Calibri" w:cs="Calibri"/>
                <w:sz w:val="22"/>
                <w:szCs w:val="22"/>
              </w:rPr>
              <w:t>0.9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C530" w14:textId="3E9BD63B" w:rsidR="00280180" w:rsidRPr="000C5FDD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114B4C">
              <w:rPr>
                <w:rFonts w:ascii="Calibri" w:hAnsi="Calibri" w:cs="Calibri"/>
                <w:sz w:val="22"/>
                <w:szCs w:val="22"/>
              </w:rPr>
              <w:t>1.0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19621" w14:textId="135ECF9D" w:rsidR="00280180" w:rsidRPr="000C5FDD" w:rsidRDefault="00280180" w:rsidP="00280180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53371">
              <w:rPr>
                <w:rFonts w:ascii="Calibri" w:hAnsi="Calibri" w:cs="Calibri"/>
                <w:sz w:val="22"/>
                <w:szCs w:val="22"/>
              </w:rPr>
              <w:t>±</w:t>
            </w:r>
            <w:r w:rsidR="00114B4C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</w:tr>
    </w:tbl>
    <w:p w14:paraId="0113764B" w14:textId="53B577FD" w:rsidR="003013C3" w:rsidRPr="00BA765C" w:rsidRDefault="0025179D" w:rsidP="000607A0">
      <w:pPr>
        <w:pStyle w:val="Caption"/>
        <w:jc w:val="center"/>
        <w:rPr>
          <w:sz w:val="22"/>
          <w:szCs w:val="22"/>
        </w:rPr>
      </w:pPr>
      <w:r w:rsidRPr="00BA765C">
        <w:rPr>
          <w:sz w:val="22"/>
          <w:szCs w:val="22"/>
        </w:rPr>
        <w:t xml:space="preserve">Table </w:t>
      </w:r>
      <w:r w:rsidRPr="00BA765C">
        <w:rPr>
          <w:sz w:val="22"/>
          <w:szCs w:val="22"/>
        </w:rPr>
        <w:fldChar w:fldCharType="begin"/>
      </w:r>
      <w:r w:rsidRPr="00BA765C">
        <w:rPr>
          <w:sz w:val="22"/>
          <w:szCs w:val="22"/>
        </w:rPr>
        <w:instrText xml:space="preserve"> SEQ Table \* ARABIC </w:instrText>
      </w:r>
      <w:r w:rsidRPr="00BA765C">
        <w:rPr>
          <w:sz w:val="22"/>
          <w:szCs w:val="22"/>
        </w:rPr>
        <w:fldChar w:fldCharType="separate"/>
      </w:r>
      <w:r w:rsidRPr="00BA765C">
        <w:rPr>
          <w:noProof/>
          <w:sz w:val="22"/>
          <w:szCs w:val="22"/>
        </w:rPr>
        <w:t>4</w:t>
      </w:r>
      <w:r w:rsidRPr="00BA765C">
        <w:rPr>
          <w:sz w:val="22"/>
          <w:szCs w:val="22"/>
        </w:rPr>
        <w:fldChar w:fldCharType="end"/>
      </w:r>
      <w:r w:rsidR="00BA765C" w:rsidRPr="00BA765C">
        <w:rPr>
          <w:sz w:val="22"/>
          <w:szCs w:val="22"/>
        </w:rPr>
        <w:t>:</w:t>
      </w:r>
      <w:r w:rsidR="00BA765C">
        <w:rPr>
          <w:sz w:val="22"/>
          <w:szCs w:val="22"/>
        </w:rPr>
        <w:t xml:space="preserve"> RSRPP simulation results for fully staggered SL PRS with 2-tap channel.</w:t>
      </w: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708A272" w14:textId="27D4AF64" w:rsidR="007E33CE" w:rsidRPr="006073C0" w:rsidRDefault="00B5050E" w:rsidP="0001645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 w:rsidR="00FB7D16">
        <w:rPr>
          <w:sz w:val="22"/>
          <w:szCs w:val="22"/>
          <w:lang w:val="en-US"/>
        </w:rPr>
        <w:t>1</w:t>
      </w:r>
      <w:r w:rsidRPr="00532DF6">
        <w:rPr>
          <w:sz w:val="22"/>
          <w:szCs w:val="22"/>
          <w:lang w:val="en-US"/>
        </w:rPr>
        <w:t xml:space="preserve">] </w:t>
      </w:r>
      <w:r w:rsidR="002A6FAC">
        <w:rPr>
          <w:sz w:val="22"/>
          <w:szCs w:val="22"/>
          <w:lang w:val="en-US"/>
        </w:rPr>
        <w:t>R4-2</w:t>
      </w:r>
      <w:r w:rsidR="00001AB7">
        <w:rPr>
          <w:sz w:val="22"/>
          <w:szCs w:val="22"/>
          <w:lang w:val="en-US"/>
        </w:rPr>
        <w:t>3</w:t>
      </w:r>
      <w:r w:rsidR="00025C3A">
        <w:rPr>
          <w:sz w:val="22"/>
          <w:szCs w:val="22"/>
          <w:lang w:val="en-US"/>
        </w:rPr>
        <w:t>1</w:t>
      </w:r>
      <w:r w:rsidR="004127FA">
        <w:rPr>
          <w:sz w:val="22"/>
          <w:szCs w:val="22"/>
          <w:lang w:val="en-US"/>
        </w:rPr>
        <w:t>7381</w:t>
      </w:r>
      <w:r w:rsidR="002A6FAC">
        <w:rPr>
          <w:sz w:val="22"/>
          <w:szCs w:val="22"/>
          <w:lang w:val="en-US"/>
        </w:rPr>
        <w:t xml:space="preserve">, </w:t>
      </w:r>
      <w:r w:rsidR="00412CEB">
        <w:rPr>
          <w:sz w:val="22"/>
          <w:szCs w:val="22"/>
          <w:u w:val="single"/>
          <w:lang w:val="en-US"/>
        </w:rPr>
        <w:t>Updated s</w:t>
      </w:r>
      <w:r w:rsidR="00FD5389" w:rsidRPr="00FD5389">
        <w:rPr>
          <w:sz w:val="22"/>
          <w:szCs w:val="22"/>
          <w:u w:val="single"/>
          <w:lang w:val="en-US"/>
        </w:rPr>
        <w:t xml:space="preserve">imulation assumptions for </w:t>
      </w:r>
      <w:r w:rsidR="00FD5389" w:rsidRPr="00FD5389">
        <w:rPr>
          <w:rFonts w:hint="eastAsia"/>
          <w:sz w:val="22"/>
          <w:szCs w:val="22"/>
          <w:u w:val="single"/>
          <w:lang w:val="en-US"/>
        </w:rPr>
        <w:t>sidelink positioning</w:t>
      </w:r>
      <w:r w:rsidR="000D37AC" w:rsidRPr="000D37AC">
        <w:rPr>
          <w:sz w:val="22"/>
          <w:szCs w:val="22"/>
          <w:lang w:val="en-US"/>
        </w:rPr>
        <w:t xml:space="preserve">, </w:t>
      </w:r>
      <w:r w:rsidR="000D37AC">
        <w:rPr>
          <w:sz w:val="22"/>
          <w:szCs w:val="22"/>
          <w:lang w:val="en-US"/>
        </w:rPr>
        <w:t>RAN4#10</w:t>
      </w:r>
      <w:r w:rsidR="00C97DD8">
        <w:rPr>
          <w:sz w:val="22"/>
          <w:szCs w:val="22"/>
          <w:lang w:val="en-US"/>
        </w:rPr>
        <w:t>8bis</w:t>
      </w:r>
    </w:p>
    <w:sectPr w:rsidR="007E33CE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BCC6" w14:textId="77777777" w:rsidR="00175FF0" w:rsidRDefault="00175FF0">
      <w:r>
        <w:separator/>
      </w:r>
    </w:p>
  </w:endnote>
  <w:endnote w:type="continuationSeparator" w:id="0">
    <w:p w14:paraId="4492792C" w14:textId="77777777" w:rsidR="00175FF0" w:rsidRDefault="00175FF0">
      <w:r>
        <w:continuationSeparator/>
      </w:r>
    </w:p>
  </w:endnote>
  <w:endnote w:type="continuationNotice" w:id="1">
    <w:p w14:paraId="16978FF9" w14:textId="77777777" w:rsidR="00175FF0" w:rsidRDefault="00175F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81437" w14:textId="77777777" w:rsidR="00175FF0" w:rsidRDefault="00175FF0">
      <w:r>
        <w:separator/>
      </w:r>
    </w:p>
  </w:footnote>
  <w:footnote w:type="continuationSeparator" w:id="0">
    <w:p w14:paraId="78676FC7" w14:textId="77777777" w:rsidR="00175FF0" w:rsidRDefault="00175FF0">
      <w:r>
        <w:continuationSeparator/>
      </w:r>
    </w:p>
  </w:footnote>
  <w:footnote w:type="continuationNotice" w:id="1">
    <w:p w14:paraId="0857551A" w14:textId="77777777" w:rsidR="00175FF0" w:rsidRDefault="00175F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7"/>
  </w:num>
  <w:num w:numId="2" w16cid:durableId="1969165512">
    <w:abstractNumId w:val="29"/>
  </w:num>
  <w:num w:numId="3" w16cid:durableId="1718628361">
    <w:abstractNumId w:val="34"/>
  </w:num>
  <w:num w:numId="4" w16cid:durableId="776868227">
    <w:abstractNumId w:val="9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30"/>
  </w:num>
  <w:num w:numId="8" w16cid:durableId="1021127992">
    <w:abstractNumId w:val="32"/>
  </w:num>
  <w:num w:numId="9" w16cid:durableId="1543594916">
    <w:abstractNumId w:val="15"/>
  </w:num>
  <w:num w:numId="10" w16cid:durableId="1812137763">
    <w:abstractNumId w:val="35"/>
  </w:num>
  <w:num w:numId="11" w16cid:durableId="143402051">
    <w:abstractNumId w:val="27"/>
  </w:num>
  <w:num w:numId="12" w16cid:durableId="1441493678">
    <w:abstractNumId w:val="11"/>
  </w:num>
  <w:num w:numId="13" w16cid:durableId="1827940902">
    <w:abstractNumId w:val="16"/>
  </w:num>
  <w:num w:numId="14" w16cid:durableId="647249780">
    <w:abstractNumId w:val="26"/>
  </w:num>
  <w:num w:numId="15" w16cid:durableId="24913952">
    <w:abstractNumId w:val="25"/>
  </w:num>
  <w:num w:numId="16" w16cid:durableId="94137098">
    <w:abstractNumId w:val="33"/>
  </w:num>
  <w:num w:numId="17" w16cid:durableId="1860047157">
    <w:abstractNumId w:val="8"/>
  </w:num>
  <w:num w:numId="18" w16cid:durableId="492836643">
    <w:abstractNumId w:val="13"/>
  </w:num>
  <w:num w:numId="19" w16cid:durableId="335040837">
    <w:abstractNumId w:val="28"/>
  </w:num>
  <w:num w:numId="20" w16cid:durableId="831725056">
    <w:abstractNumId w:val="5"/>
  </w:num>
  <w:num w:numId="21" w16cid:durableId="1959408877">
    <w:abstractNumId w:val="6"/>
  </w:num>
  <w:num w:numId="22" w16cid:durableId="871188869">
    <w:abstractNumId w:val="3"/>
  </w:num>
  <w:num w:numId="23" w16cid:durableId="757750822">
    <w:abstractNumId w:val="2"/>
  </w:num>
  <w:num w:numId="24" w16cid:durableId="465244020">
    <w:abstractNumId w:val="4"/>
  </w:num>
  <w:num w:numId="25" w16cid:durableId="511069982">
    <w:abstractNumId w:val="7"/>
  </w:num>
  <w:num w:numId="26" w16cid:durableId="656692606">
    <w:abstractNumId w:val="14"/>
  </w:num>
  <w:num w:numId="27" w16cid:durableId="1176073990">
    <w:abstractNumId w:val="24"/>
  </w:num>
  <w:num w:numId="28" w16cid:durableId="1609699393">
    <w:abstractNumId w:val="21"/>
  </w:num>
  <w:num w:numId="29" w16cid:durableId="777798801">
    <w:abstractNumId w:val="20"/>
  </w:num>
  <w:num w:numId="30" w16cid:durableId="651522900">
    <w:abstractNumId w:val="31"/>
  </w:num>
  <w:num w:numId="31" w16cid:durableId="624624340">
    <w:abstractNumId w:val="22"/>
  </w:num>
  <w:num w:numId="32" w16cid:durableId="675887481">
    <w:abstractNumId w:val="10"/>
  </w:num>
  <w:num w:numId="33" w16cid:durableId="2090811929">
    <w:abstractNumId w:val="12"/>
  </w:num>
  <w:num w:numId="34" w16cid:durableId="1904482547">
    <w:abstractNumId w:val="18"/>
  </w:num>
  <w:num w:numId="35" w16cid:durableId="340930529">
    <w:abstractNumId w:val="23"/>
  </w:num>
  <w:num w:numId="36" w16cid:durableId="41054088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A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C8A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79B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562"/>
    <w:rsid w:val="00014611"/>
    <w:rsid w:val="0001465F"/>
    <w:rsid w:val="00014D51"/>
    <w:rsid w:val="00014FFF"/>
    <w:rsid w:val="0001514A"/>
    <w:rsid w:val="000152BB"/>
    <w:rsid w:val="000154F7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17B53"/>
    <w:rsid w:val="00017C2F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3EEA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3A"/>
    <w:rsid w:val="00025CE0"/>
    <w:rsid w:val="00025D4E"/>
    <w:rsid w:val="00025F0C"/>
    <w:rsid w:val="000263C4"/>
    <w:rsid w:val="0002664B"/>
    <w:rsid w:val="00026845"/>
    <w:rsid w:val="00026947"/>
    <w:rsid w:val="00026A7C"/>
    <w:rsid w:val="00026BDF"/>
    <w:rsid w:val="00026C2D"/>
    <w:rsid w:val="00026C85"/>
    <w:rsid w:val="00026DB4"/>
    <w:rsid w:val="00026E27"/>
    <w:rsid w:val="00027229"/>
    <w:rsid w:val="0002755A"/>
    <w:rsid w:val="000276CB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073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AF5"/>
    <w:rsid w:val="00036F82"/>
    <w:rsid w:val="00036FB3"/>
    <w:rsid w:val="00037532"/>
    <w:rsid w:val="000375C1"/>
    <w:rsid w:val="0003767B"/>
    <w:rsid w:val="000378CF"/>
    <w:rsid w:val="00037964"/>
    <w:rsid w:val="00037ADD"/>
    <w:rsid w:val="00037AE5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EBE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B67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4F10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7A0"/>
    <w:rsid w:val="00060AA9"/>
    <w:rsid w:val="00060B03"/>
    <w:rsid w:val="00060B41"/>
    <w:rsid w:val="00060BA5"/>
    <w:rsid w:val="00060BAB"/>
    <w:rsid w:val="00060CD4"/>
    <w:rsid w:val="00060D7F"/>
    <w:rsid w:val="00060F05"/>
    <w:rsid w:val="000610DF"/>
    <w:rsid w:val="00061442"/>
    <w:rsid w:val="00061573"/>
    <w:rsid w:val="00061956"/>
    <w:rsid w:val="0006199B"/>
    <w:rsid w:val="00061A4D"/>
    <w:rsid w:val="00061FD0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195"/>
    <w:rsid w:val="00067530"/>
    <w:rsid w:val="00067DB0"/>
    <w:rsid w:val="00067FC2"/>
    <w:rsid w:val="00070054"/>
    <w:rsid w:val="0007022B"/>
    <w:rsid w:val="00070561"/>
    <w:rsid w:val="00070597"/>
    <w:rsid w:val="00070763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699"/>
    <w:rsid w:val="0007472C"/>
    <w:rsid w:val="000748AB"/>
    <w:rsid w:val="00074E2E"/>
    <w:rsid w:val="00075279"/>
    <w:rsid w:val="0007555F"/>
    <w:rsid w:val="00075BCB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321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8"/>
    <w:rsid w:val="0008289E"/>
    <w:rsid w:val="000828A4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59D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225"/>
    <w:rsid w:val="0008544F"/>
    <w:rsid w:val="00085478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2E99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947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16B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58D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741"/>
    <w:rsid w:val="000A4B5D"/>
    <w:rsid w:val="000A52AF"/>
    <w:rsid w:val="000A561C"/>
    <w:rsid w:val="000A5772"/>
    <w:rsid w:val="000A5907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17"/>
    <w:rsid w:val="000B403D"/>
    <w:rsid w:val="000B434A"/>
    <w:rsid w:val="000B449C"/>
    <w:rsid w:val="000B4750"/>
    <w:rsid w:val="000B4CCD"/>
    <w:rsid w:val="000B5BF4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79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C86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5FDD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6DB0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14B"/>
    <w:rsid w:val="000D63A7"/>
    <w:rsid w:val="000D66EB"/>
    <w:rsid w:val="000D68B1"/>
    <w:rsid w:val="000D6983"/>
    <w:rsid w:val="000D6A13"/>
    <w:rsid w:val="000D6A29"/>
    <w:rsid w:val="000D6A2B"/>
    <w:rsid w:val="000D6D41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654"/>
    <w:rsid w:val="000E4841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B0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4F"/>
    <w:rsid w:val="000F3CD5"/>
    <w:rsid w:val="000F3F4F"/>
    <w:rsid w:val="000F40AD"/>
    <w:rsid w:val="000F42E2"/>
    <w:rsid w:val="000F436B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6EE1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C04"/>
    <w:rsid w:val="00106DF7"/>
    <w:rsid w:val="00106E80"/>
    <w:rsid w:val="00106F85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0F53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1F1D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4C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434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3BD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2BA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6E9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87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3EE8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59A"/>
    <w:rsid w:val="001366D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59D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6A1"/>
    <w:rsid w:val="00157816"/>
    <w:rsid w:val="0015787E"/>
    <w:rsid w:val="00157CDD"/>
    <w:rsid w:val="00157D56"/>
    <w:rsid w:val="00157D5F"/>
    <w:rsid w:val="00157F55"/>
    <w:rsid w:val="00157FEE"/>
    <w:rsid w:val="00160007"/>
    <w:rsid w:val="00160296"/>
    <w:rsid w:val="001602D8"/>
    <w:rsid w:val="0016046E"/>
    <w:rsid w:val="00160502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143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0E6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A4E"/>
    <w:rsid w:val="00170C0A"/>
    <w:rsid w:val="00170E74"/>
    <w:rsid w:val="00171383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EEE"/>
    <w:rsid w:val="00173F9B"/>
    <w:rsid w:val="001743D9"/>
    <w:rsid w:val="00174596"/>
    <w:rsid w:val="0017464E"/>
    <w:rsid w:val="00174814"/>
    <w:rsid w:val="00174D5B"/>
    <w:rsid w:val="0017544A"/>
    <w:rsid w:val="0017561F"/>
    <w:rsid w:val="00175732"/>
    <w:rsid w:val="00175C29"/>
    <w:rsid w:val="00175CAF"/>
    <w:rsid w:val="00175E15"/>
    <w:rsid w:val="00175E26"/>
    <w:rsid w:val="00175FF0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2D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1CA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0E0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87"/>
    <w:rsid w:val="00194674"/>
    <w:rsid w:val="0019493C"/>
    <w:rsid w:val="00194B7E"/>
    <w:rsid w:val="00194F63"/>
    <w:rsid w:val="0019524B"/>
    <w:rsid w:val="0019525B"/>
    <w:rsid w:val="00195578"/>
    <w:rsid w:val="001956A0"/>
    <w:rsid w:val="00195A89"/>
    <w:rsid w:val="00195FDF"/>
    <w:rsid w:val="001961E0"/>
    <w:rsid w:val="001966D2"/>
    <w:rsid w:val="001966E4"/>
    <w:rsid w:val="00196836"/>
    <w:rsid w:val="00196FDA"/>
    <w:rsid w:val="0019703E"/>
    <w:rsid w:val="001971C3"/>
    <w:rsid w:val="001972BE"/>
    <w:rsid w:val="00197386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5DA"/>
    <w:rsid w:val="001A177A"/>
    <w:rsid w:val="001A1821"/>
    <w:rsid w:val="001A1846"/>
    <w:rsid w:val="001A1B9D"/>
    <w:rsid w:val="001A1D6F"/>
    <w:rsid w:val="001A1EC8"/>
    <w:rsid w:val="001A1F69"/>
    <w:rsid w:val="001A21C5"/>
    <w:rsid w:val="001A2299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4E2F"/>
    <w:rsid w:val="001A50B1"/>
    <w:rsid w:val="001A5820"/>
    <w:rsid w:val="001A584A"/>
    <w:rsid w:val="001A5F42"/>
    <w:rsid w:val="001A650C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569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887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1DF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4C5"/>
    <w:rsid w:val="001C7AB5"/>
    <w:rsid w:val="001C7CB9"/>
    <w:rsid w:val="001C7FE6"/>
    <w:rsid w:val="001D0200"/>
    <w:rsid w:val="001D04B9"/>
    <w:rsid w:val="001D0887"/>
    <w:rsid w:val="001D0D0C"/>
    <w:rsid w:val="001D0F16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31EE"/>
    <w:rsid w:val="001E32E0"/>
    <w:rsid w:val="001E3571"/>
    <w:rsid w:val="001E37FB"/>
    <w:rsid w:val="001E3C37"/>
    <w:rsid w:val="001E3ECE"/>
    <w:rsid w:val="001E432B"/>
    <w:rsid w:val="001E440D"/>
    <w:rsid w:val="001E443A"/>
    <w:rsid w:val="001E479B"/>
    <w:rsid w:val="001E4821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9E5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CEF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3D0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DDE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337"/>
    <w:rsid w:val="00203574"/>
    <w:rsid w:val="002035A9"/>
    <w:rsid w:val="002035DA"/>
    <w:rsid w:val="00203AD1"/>
    <w:rsid w:val="00203D55"/>
    <w:rsid w:val="00203D9B"/>
    <w:rsid w:val="00203E55"/>
    <w:rsid w:val="002048E4"/>
    <w:rsid w:val="00204E10"/>
    <w:rsid w:val="00205406"/>
    <w:rsid w:val="00205462"/>
    <w:rsid w:val="00205706"/>
    <w:rsid w:val="00205CD7"/>
    <w:rsid w:val="002064D1"/>
    <w:rsid w:val="002065CB"/>
    <w:rsid w:val="0020688D"/>
    <w:rsid w:val="002069A6"/>
    <w:rsid w:val="002069B7"/>
    <w:rsid w:val="00206B0D"/>
    <w:rsid w:val="00206E55"/>
    <w:rsid w:val="002070D8"/>
    <w:rsid w:val="00207361"/>
    <w:rsid w:val="00207505"/>
    <w:rsid w:val="002076F3"/>
    <w:rsid w:val="00207C5F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06B"/>
    <w:rsid w:val="002212A7"/>
    <w:rsid w:val="00221369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D69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0A3"/>
    <w:rsid w:val="002322F6"/>
    <w:rsid w:val="00232437"/>
    <w:rsid w:val="00232AC7"/>
    <w:rsid w:val="00232ACE"/>
    <w:rsid w:val="00232BA2"/>
    <w:rsid w:val="00232D9E"/>
    <w:rsid w:val="00232F66"/>
    <w:rsid w:val="0023303D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49E"/>
    <w:rsid w:val="002376C5"/>
    <w:rsid w:val="00237771"/>
    <w:rsid w:val="002377E1"/>
    <w:rsid w:val="00237BAA"/>
    <w:rsid w:val="00237CB7"/>
    <w:rsid w:val="00237E42"/>
    <w:rsid w:val="00237ECF"/>
    <w:rsid w:val="0024001F"/>
    <w:rsid w:val="0024085D"/>
    <w:rsid w:val="002409D3"/>
    <w:rsid w:val="00240B88"/>
    <w:rsid w:val="00240E13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A65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37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0F3C"/>
    <w:rsid w:val="002510E5"/>
    <w:rsid w:val="002514E8"/>
    <w:rsid w:val="002515B6"/>
    <w:rsid w:val="0025167F"/>
    <w:rsid w:val="0025179D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E2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0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57D52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72E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820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A5B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5E9"/>
    <w:rsid w:val="00274764"/>
    <w:rsid w:val="0027478F"/>
    <w:rsid w:val="00274977"/>
    <w:rsid w:val="00274CAB"/>
    <w:rsid w:val="00274FFA"/>
    <w:rsid w:val="00275465"/>
    <w:rsid w:val="002754B6"/>
    <w:rsid w:val="00275505"/>
    <w:rsid w:val="00275635"/>
    <w:rsid w:val="00275833"/>
    <w:rsid w:val="00275893"/>
    <w:rsid w:val="00275981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180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D10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707"/>
    <w:rsid w:val="002918D7"/>
    <w:rsid w:val="00291BD7"/>
    <w:rsid w:val="00291CFD"/>
    <w:rsid w:val="00291D3F"/>
    <w:rsid w:val="00291E02"/>
    <w:rsid w:val="00292022"/>
    <w:rsid w:val="002920AC"/>
    <w:rsid w:val="002921C4"/>
    <w:rsid w:val="002922CA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B77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E0D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51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AD7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C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89F"/>
    <w:rsid w:val="002D2956"/>
    <w:rsid w:val="002D2ADE"/>
    <w:rsid w:val="002D2C1D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1A1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84D"/>
    <w:rsid w:val="002E4956"/>
    <w:rsid w:val="002E4CF7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BA4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B2E"/>
    <w:rsid w:val="002F1CD5"/>
    <w:rsid w:val="002F1DB2"/>
    <w:rsid w:val="002F1EFC"/>
    <w:rsid w:val="002F1FBE"/>
    <w:rsid w:val="002F1FD2"/>
    <w:rsid w:val="002F271A"/>
    <w:rsid w:val="002F278A"/>
    <w:rsid w:val="002F2928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9FC"/>
    <w:rsid w:val="002F7C29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3C3"/>
    <w:rsid w:val="003014B5"/>
    <w:rsid w:val="00301697"/>
    <w:rsid w:val="0030171F"/>
    <w:rsid w:val="0030196C"/>
    <w:rsid w:val="0030197E"/>
    <w:rsid w:val="00301A67"/>
    <w:rsid w:val="00301B0D"/>
    <w:rsid w:val="00301CA1"/>
    <w:rsid w:val="00301D22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3FF9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5ECB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3BB"/>
    <w:rsid w:val="0031453A"/>
    <w:rsid w:val="0031464C"/>
    <w:rsid w:val="0031497B"/>
    <w:rsid w:val="00314C17"/>
    <w:rsid w:val="00314DB0"/>
    <w:rsid w:val="00314DB7"/>
    <w:rsid w:val="00314E97"/>
    <w:rsid w:val="00314ED5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631"/>
    <w:rsid w:val="00316A07"/>
    <w:rsid w:val="00316AB2"/>
    <w:rsid w:val="003170F6"/>
    <w:rsid w:val="003170FC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1E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00E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844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81D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66B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8C2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A91"/>
    <w:rsid w:val="00351DD2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4CA"/>
    <w:rsid w:val="00356580"/>
    <w:rsid w:val="0035670A"/>
    <w:rsid w:val="00356761"/>
    <w:rsid w:val="003567A6"/>
    <w:rsid w:val="00356C92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B7F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724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2A2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1ED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0E73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998"/>
    <w:rsid w:val="00385A30"/>
    <w:rsid w:val="00385D57"/>
    <w:rsid w:val="00385EE3"/>
    <w:rsid w:val="00385F29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7D9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82E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A92"/>
    <w:rsid w:val="00397B6B"/>
    <w:rsid w:val="003A010D"/>
    <w:rsid w:val="003A03B1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2AB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3C1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8D7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5D5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DC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9A2"/>
    <w:rsid w:val="003D1B40"/>
    <w:rsid w:val="003D1CE3"/>
    <w:rsid w:val="003D1D72"/>
    <w:rsid w:val="003D1DEB"/>
    <w:rsid w:val="003D1EFA"/>
    <w:rsid w:val="003D2021"/>
    <w:rsid w:val="003D203F"/>
    <w:rsid w:val="003D2069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3B1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2C3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3FC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4D8"/>
    <w:rsid w:val="003F2843"/>
    <w:rsid w:val="003F28F9"/>
    <w:rsid w:val="003F29FB"/>
    <w:rsid w:val="003F2AAD"/>
    <w:rsid w:val="003F2D17"/>
    <w:rsid w:val="003F2D45"/>
    <w:rsid w:val="003F2DA5"/>
    <w:rsid w:val="003F2E29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5FD3"/>
    <w:rsid w:val="003F626A"/>
    <w:rsid w:val="003F6644"/>
    <w:rsid w:val="003F673C"/>
    <w:rsid w:val="003F6C3D"/>
    <w:rsid w:val="003F6E48"/>
    <w:rsid w:val="003F6F50"/>
    <w:rsid w:val="003F7204"/>
    <w:rsid w:val="003F7481"/>
    <w:rsid w:val="003F756B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A2C"/>
    <w:rsid w:val="00402B35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1C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7FA"/>
    <w:rsid w:val="004128AF"/>
    <w:rsid w:val="00412CEB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989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29E"/>
    <w:rsid w:val="00421761"/>
    <w:rsid w:val="00421826"/>
    <w:rsid w:val="0042183C"/>
    <w:rsid w:val="00421879"/>
    <w:rsid w:val="00421A15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6FEC"/>
    <w:rsid w:val="0042751E"/>
    <w:rsid w:val="0042786E"/>
    <w:rsid w:val="00430025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1F4D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B3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715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584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61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A2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3E73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58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06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703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854"/>
    <w:rsid w:val="004B1CA9"/>
    <w:rsid w:val="004B1F23"/>
    <w:rsid w:val="004B1F86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29F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1A3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485"/>
    <w:rsid w:val="004C25BC"/>
    <w:rsid w:val="004C25D3"/>
    <w:rsid w:val="004C27F8"/>
    <w:rsid w:val="004C2A4F"/>
    <w:rsid w:val="004C2C08"/>
    <w:rsid w:val="004C2D82"/>
    <w:rsid w:val="004C2DF2"/>
    <w:rsid w:val="004C2EC5"/>
    <w:rsid w:val="004C2FC5"/>
    <w:rsid w:val="004C321F"/>
    <w:rsid w:val="004C325A"/>
    <w:rsid w:val="004C352A"/>
    <w:rsid w:val="004C357E"/>
    <w:rsid w:val="004C3617"/>
    <w:rsid w:val="004C3D5D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042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6D6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3F21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29A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239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9A7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069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C2"/>
    <w:rsid w:val="005003DF"/>
    <w:rsid w:val="00500488"/>
    <w:rsid w:val="00500887"/>
    <w:rsid w:val="00500955"/>
    <w:rsid w:val="00500A23"/>
    <w:rsid w:val="00500BAB"/>
    <w:rsid w:val="00500D1C"/>
    <w:rsid w:val="00500EBC"/>
    <w:rsid w:val="005011E9"/>
    <w:rsid w:val="00501D13"/>
    <w:rsid w:val="00502542"/>
    <w:rsid w:val="00502674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A81"/>
    <w:rsid w:val="00504C95"/>
    <w:rsid w:val="00504CFE"/>
    <w:rsid w:val="00504F08"/>
    <w:rsid w:val="005051EB"/>
    <w:rsid w:val="00505386"/>
    <w:rsid w:val="005053AF"/>
    <w:rsid w:val="005056A7"/>
    <w:rsid w:val="00505767"/>
    <w:rsid w:val="005059DE"/>
    <w:rsid w:val="00505A3C"/>
    <w:rsid w:val="00505ABA"/>
    <w:rsid w:val="00505B8A"/>
    <w:rsid w:val="00505D13"/>
    <w:rsid w:val="00505E0B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07E4F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8DD"/>
    <w:rsid w:val="00514BBB"/>
    <w:rsid w:val="005151D3"/>
    <w:rsid w:val="00515AB2"/>
    <w:rsid w:val="00515AB8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22"/>
    <w:rsid w:val="00517A6F"/>
    <w:rsid w:val="00517AAA"/>
    <w:rsid w:val="00517AE9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927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2F5"/>
    <w:rsid w:val="005345A4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1B9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BBD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70D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B9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1B4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E50"/>
    <w:rsid w:val="00560F91"/>
    <w:rsid w:val="00561359"/>
    <w:rsid w:val="005615CD"/>
    <w:rsid w:val="0056185E"/>
    <w:rsid w:val="005619E2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76C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51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09E"/>
    <w:rsid w:val="00577629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9B"/>
    <w:rsid w:val="005858CA"/>
    <w:rsid w:val="005859AC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ACA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5B2"/>
    <w:rsid w:val="005906B0"/>
    <w:rsid w:val="005908AB"/>
    <w:rsid w:val="0059124A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57"/>
    <w:rsid w:val="00596390"/>
    <w:rsid w:val="00596430"/>
    <w:rsid w:val="00596658"/>
    <w:rsid w:val="005969B5"/>
    <w:rsid w:val="005969FD"/>
    <w:rsid w:val="00597269"/>
    <w:rsid w:val="005973A8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8D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45"/>
    <w:rsid w:val="005A73CE"/>
    <w:rsid w:val="005A7C66"/>
    <w:rsid w:val="005A7F8A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2F6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3FF6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710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404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390"/>
    <w:rsid w:val="005E05A6"/>
    <w:rsid w:val="005E05BF"/>
    <w:rsid w:val="005E0718"/>
    <w:rsid w:val="005E0B1E"/>
    <w:rsid w:val="005E0F82"/>
    <w:rsid w:val="005E1013"/>
    <w:rsid w:val="005E110B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3C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657"/>
    <w:rsid w:val="005F17BA"/>
    <w:rsid w:val="005F1972"/>
    <w:rsid w:val="005F1B36"/>
    <w:rsid w:val="005F1D41"/>
    <w:rsid w:val="005F1E68"/>
    <w:rsid w:val="005F1EEA"/>
    <w:rsid w:val="005F204E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0F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75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722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D96"/>
    <w:rsid w:val="00612E78"/>
    <w:rsid w:val="00613146"/>
    <w:rsid w:val="00613159"/>
    <w:rsid w:val="006132EC"/>
    <w:rsid w:val="0061353B"/>
    <w:rsid w:val="00613713"/>
    <w:rsid w:val="00613ACF"/>
    <w:rsid w:val="00613E2A"/>
    <w:rsid w:val="006140C3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7C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CA1"/>
    <w:rsid w:val="00636D9C"/>
    <w:rsid w:val="00636EAC"/>
    <w:rsid w:val="006373E9"/>
    <w:rsid w:val="00637435"/>
    <w:rsid w:val="006374E4"/>
    <w:rsid w:val="00637936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AFE"/>
    <w:rsid w:val="00641C15"/>
    <w:rsid w:val="0064204D"/>
    <w:rsid w:val="0064231F"/>
    <w:rsid w:val="00642525"/>
    <w:rsid w:val="0064296E"/>
    <w:rsid w:val="00642974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9FF"/>
    <w:rsid w:val="00643AE2"/>
    <w:rsid w:val="00643C94"/>
    <w:rsid w:val="00643CC2"/>
    <w:rsid w:val="00643CD3"/>
    <w:rsid w:val="00643ECF"/>
    <w:rsid w:val="00643FD3"/>
    <w:rsid w:val="0064406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8A4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4B4"/>
    <w:rsid w:val="006628A8"/>
    <w:rsid w:val="00662900"/>
    <w:rsid w:val="00662A7C"/>
    <w:rsid w:val="00663237"/>
    <w:rsid w:val="006632F0"/>
    <w:rsid w:val="00663597"/>
    <w:rsid w:val="00663606"/>
    <w:rsid w:val="0066363C"/>
    <w:rsid w:val="0066378F"/>
    <w:rsid w:val="006637EF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B66"/>
    <w:rsid w:val="00665C36"/>
    <w:rsid w:val="00665CB1"/>
    <w:rsid w:val="00665D5D"/>
    <w:rsid w:val="006660B3"/>
    <w:rsid w:val="006666FD"/>
    <w:rsid w:val="00666985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B61"/>
    <w:rsid w:val="00672E64"/>
    <w:rsid w:val="00672F0E"/>
    <w:rsid w:val="00673193"/>
    <w:rsid w:val="006731A0"/>
    <w:rsid w:val="006733AB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420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371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14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8BF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17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503"/>
    <w:rsid w:val="006A4696"/>
    <w:rsid w:val="006A48E3"/>
    <w:rsid w:val="006A4C02"/>
    <w:rsid w:val="006A4DAA"/>
    <w:rsid w:val="006A4FF4"/>
    <w:rsid w:val="006A50B9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1FE"/>
    <w:rsid w:val="006B622B"/>
    <w:rsid w:val="006B6456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1DC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C38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31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DCB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AE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B60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3981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966"/>
    <w:rsid w:val="006E6A39"/>
    <w:rsid w:val="006E6AAF"/>
    <w:rsid w:val="006E6F51"/>
    <w:rsid w:val="006E7139"/>
    <w:rsid w:val="006E737F"/>
    <w:rsid w:val="006E74F8"/>
    <w:rsid w:val="006E7552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16D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4B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8A2"/>
    <w:rsid w:val="00705C39"/>
    <w:rsid w:val="00705C3E"/>
    <w:rsid w:val="00705C9E"/>
    <w:rsid w:val="00705CE8"/>
    <w:rsid w:val="00705EB8"/>
    <w:rsid w:val="00706044"/>
    <w:rsid w:val="00706076"/>
    <w:rsid w:val="00706170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63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2E3"/>
    <w:rsid w:val="0072553A"/>
    <w:rsid w:val="00725542"/>
    <w:rsid w:val="007255B7"/>
    <w:rsid w:val="007258D2"/>
    <w:rsid w:val="00725C03"/>
    <w:rsid w:val="00725FDB"/>
    <w:rsid w:val="00726394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3BC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32F"/>
    <w:rsid w:val="00747431"/>
    <w:rsid w:val="007477BA"/>
    <w:rsid w:val="00747AF0"/>
    <w:rsid w:val="00747B09"/>
    <w:rsid w:val="00747B75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D4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4C8"/>
    <w:rsid w:val="0075456C"/>
    <w:rsid w:val="00754F83"/>
    <w:rsid w:val="007550B4"/>
    <w:rsid w:val="00755327"/>
    <w:rsid w:val="007553BC"/>
    <w:rsid w:val="00755446"/>
    <w:rsid w:val="00755853"/>
    <w:rsid w:val="0075590F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5E4E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A72"/>
    <w:rsid w:val="00777BC4"/>
    <w:rsid w:val="00777E61"/>
    <w:rsid w:val="00777FAC"/>
    <w:rsid w:val="00780019"/>
    <w:rsid w:val="00780BA5"/>
    <w:rsid w:val="00780FED"/>
    <w:rsid w:val="00781965"/>
    <w:rsid w:val="00781C6C"/>
    <w:rsid w:val="00781CE6"/>
    <w:rsid w:val="00781DE0"/>
    <w:rsid w:val="007820D6"/>
    <w:rsid w:val="007822EB"/>
    <w:rsid w:val="00782579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44D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B1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763"/>
    <w:rsid w:val="00796827"/>
    <w:rsid w:val="00796F6C"/>
    <w:rsid w:val="00796FBD"/>
    <w:rsid w:val="007970F9"/>
    <w:rsid w:val="0079758B"/>
    <w:rsid w:val="0079782E"/>
    <w:rsid w:val="007979B2"/>
    <w:rsid w:val="00797CE5"/>
    <w:rsid w:val="00797D83"/>
    <w:rsid w:val="00797E2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844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0A4"/>
    <w:rsid w:val="007A717E"/>
    <w:rsid w:val="007A7236"/>
    <w:rsid w:val="007A72FB"/>
    <w:rsid w:val="007A75F6"/>
    <w:rsid w:val="007A79AD"/>
    <w:rsid w:val="007A7A9D"/>
    <w:rsid w:val="007A7AA6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0A61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700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784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A34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2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4BA7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A9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82B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1C39"/>
    <w:rsid w:val="008222A3"/>
    <w:rsid w:val="00822512"/>
    <w:rsid w:val="00822552"/>
    <w:rsid w:val="008226AA"/>
    <w:rsid w:val="0082276A"/>
    <w:rsid w:val="00822771"/>
    <w:rsid w:val="008229BD"/>
    <w:rsid w:val="00822C62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59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1FFB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3F60"/>
    <w:rsid w:val="00834639"/>
    <w:rsid w:val="008346B3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110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2851"/>
    <w:rsid w:val="00842879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7E9"/>
    <w:rsid w:val="00851D00"/>
    <w:rsid w:val="00851D2D"/>
    <w:rsid w:val="00851F06"/>
    <w:rsid w:val="00852111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230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B9F"/>
    <w:rsid w:val="00855C62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860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99E"/>
    <w:rsid w:val="00866A2B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7A9"/>
    <w:rsid w:val="00871847"/>
    <w:rsid w:val="0087189C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753"/>
    <w:rsid w:val="00876817"/>
    <w:rsid w:val="00876890"/>
    <w:rsid w:val="00876891"/>
    <w:rsid w:val="008768E1"/>
    <w:rsid w:val="00876A3E"/>
    <w:rsid w:val="00876C29"/>
    <w:rsid w:val="00876EAE"/>
    <w:rsid w:val="00876F86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947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69C"/>
    <w:rsid w:val="008838B2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913"/>
    <w:rsid w:val="008A3ADF"/>
    <w:rsid w:val="008A4577"/>
    <w:rsid w:val="008A492C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53"/>
    <w:rsid w:val="008A64E6"/>
    <w:rsid w:val="008A6AC0"/>
    <w:rsid w:val="008A6BAB"/>
    <w:rsid w:val="008A7441"/>
    <w:rsid w:val="008A768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793"/>
    <w:rsid w:val="008B1B69"/>
    <w:rsid w:val="008B1ED0"/>
    <w:rsid w:val="008B218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9ED"/>
    <w:rsid w:val="008B5B35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6E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1C7"/>
    <w:rsid w:val="008C32B1"/>
    <w:rsid w:val="008C3631"/>
    <w:rsid w:val="008C37F3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34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51"/>
    <w:rsid w:val="008C7EC8"/>
    <w:rsid w:val="008D008F"/>
    <w:rsid w:val="008D03FE"/>
    <w:rsid w:val="008D05D9"/>
    <w:rsid w:val="008D07CE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5A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CE4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81F"/>
    <w:rsid w:val="008E395A"/>
    <w:rsid w:val="008E3984"/>
    <w:rsid w:val="008E3AD9"/>
    <w:rsid w:val="008E403C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D9E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5E9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DEC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27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C15"/>
    <w:rsid w:val="00914DF3"/>
    <w:rsid w:val="00914F18"/>
    <w:rsid w:val="00914F3A"/>
    <w:rsid w:val="00915005"/>
    <w:rsid w:val="00915231"/>
    <w:rsid w:val="0091532A"/>
    <w:rsid w:val="00915337"/>
    <w:rsid w:val="009153FB"/>
    <w:rsid w:val="00915401"/>
    <w:rsid w:val="00915511"/>
    <w:rsid w:val="009155A4"/>
    <w:rsid w:val="009156AE"/>
    <w:rsid w:val="00915959"/>
    <w:rsid w:val="009159CA"/>
    <w:rsid w:val="00915CAD"/>
    <w:rsid w:val="00915EF2"/>
    <w:rsid w:val="0091600F"/>
    <w:rsid w:val="0091601C"/>
    <w:rsid w:val="00916363"/>
    <w:rsid w:val="0091641F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2FCD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7E5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0A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0DAC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358"/>
    <w:rsid w:val="00945424"/>
    <w:rsid w:val="00945517"/>
    <w:rsid w:val="0094552F"/>
    <w:rsid w:val="00945D58"/>
    <w:rsid w:val="00945EB9"/>
    <w:rsid w:val="0094612F"/>
    <w:rsid w:val="0094646C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59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55F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648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1C"/>
    <w:rsid w:val="00960BC2"/>
    <w:rsid w:val="00960BEB"/>
    <w:rsid w:val="00960C73"/>
    <w:rsid w:val="00960EEB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3E6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AA9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698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317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1F9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204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3C1"/>
    <w:rsid w:val="009B3596"/>
    <w:rsid w:val="009B37AA"/>
    <w:rsid w:val="009B37FF"/>
    <w:rsid w:val="009B3A5F"/>
    <w:rsid w:val="009B3B61"/>
    <w:rsid w:val="009B3FF3"/>
    <w:rsid w:val="009B40D9"/>
    <w:rsid w:val="009B422B"/>
    <w:rsid w:val="009B459D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A71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3D5D"/>
    <w:rsid w:val="009C4176"/>
    <w:rsid w:val="009C428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52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0FE5"/>
    <w:rsid w:val="009E116C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0D0E"/>
    <w:rsid w:val="009F1107"/>
    <w:rsid w:val="009F1180"/>
    <w:rsid w:val="009F1328"/>
    <w:rsid w:val="009F1385"/>
    <w:rsid w:val="009F13CB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17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85A"/>
    <w:rsid w:val="00A12AA6"/>
    <w:rsid w:val="00A12AE9"/>
    <w:rsid w:val="00A12BDE"/>
    <w:rsid w:val="00A12DA5"/>
    <w:rsid w:val="00A12F05"/>
    <w:rsid w:val="00A13178"/>
    <w:rsid w:val="00A13279"/>
    <w:rsid w:val="00A138BF"/>
    <w:rsid w:val="00A13972"/>
    <w:rsid w:val="00A13B92"/>
    <w:rsid w:val="00A13D5A"/>
    <w:rsid w:val="00A13D76"/>
    <w:rsid w:val="00A13DF3"/>
    <w:rsid w:val="00A13E30"/>
    <w:rsid w:val="00A1410E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48F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8BC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0FC3"/>
    <w:rsid w:val="00A4117E"/>
    <w:rsid w:val="00A41220"/>
    <w:rsid w:val="00A415D4"/>
    <w:rsid w:val="00A41882"/>
    <w:rsid w:val="00A418DA"/>
    <w:rsid w:val="00A418DF"/>
    <w:rsid w:val="00A41984"/>
    <w:rsid w:val="00A42271"/>
    <w:rsid w:val="00A42334"/>
    <w:rsid w:val="00A4284A"/>
    <w:rsid w:val="00A42986"/>
    <w:rsid w:val="00A429AA"/>
    <w:rsid w:val="00A42AF1"/>
    <w:rsid w:val="00A42F6C"/>
    <w:rsid w:val="00A43127"/>
    <w:rsid w:val="00A431F8"/>
    <w:rsid w:val="00A43200"/>
    <w:rsid w:val="00A43965"/>
    <w:rsid w:val="00A43C70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AE0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A1F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D3B"/>
    <w:rsid w:val="00A54E0A"/>
    <w:rsid w:val="00A54E1A"/>
    <w:rsid w:val="00A5501B"/>
    <w:rsid w:val="00A552E2"/>
    <w:rsid w:val="00A5548F"/>
    <w:rsid w:val="00A55648"/>
    <w:rsid w:val="00A55717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5DE"/>
    <w:rsid w:val="00A66754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651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BD4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23C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EFE"/>
    <w:rsid w:val="00A80F7C"/>
    <w:rsid w:val="00A811F9"/>
    <w:rsid w:val="00A81538"/>
    <w:rsid w:val="00A81890"/>
    <w:rsid w:val="00A81A8F"/>
    <w:rsid w:val="00A81C29"/>
    <w:rsid w:val="00A81CE5"/>
    <w:rsid w:val="00A81FC9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2E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22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19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692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1FDF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1F65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86C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D9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D06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956"/>
    <w:rsid w:val="00AF6C95"/>
    <w:rsid w:val="00AF6CB1"/>
    <w:rsid w:val="00AF6EA9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D44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3B8"/>
    <w:rsid w:val="00B0656D"/>
    <w:rsid w:val="00B06705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73E"/>
    <w:rsid w:val="00B0793C"/>
    <w:rsid w:val="00B079B0"/>
    <w:rsid w:val="00B07D3B"/>
    <w:rsid w:val="00B07ED6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08E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76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9C4"/>
    <w:rsid w:val="00B33238"/>
    <w:rsid w:val="00B3358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418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87C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6D1"/>
    <w:rsid w:val="00B447AD"/>
    <w:rsid w:val="00B447C3"/>
    <w:rsid w:val="00B448F9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9FC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38D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149"/>
    <w:rsid w:val="00B57652"/>
    <w:rsid w:val="00B576FE"/>
    <w:rsid w:val="00B57CDE"/>
    <w:rsid w:val="00B57DAF"/>
    <w:rsid w:val="00B57E44"/>
    <w:rsid w:val="00B57E86"/>
    <w:rsid w:val="00B60B60"/>
    <w:rsid w:val="00B60CFE"/>
    <w:rsid w:val="00B60FA9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76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094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287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67D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AF3"/>
    <w:rsid w:val="00B84CAD"/>
    <w:rsid w:val="00B85071"/>
    <w:rsid w:val="00B85105"/>
    <w:rsid w:val="00B85135"/>
    <w:rsid w:val="00B8531E"/>
    <w:rsid w:val="00B8532A"/>
    <w:rsid w:val="00B8535E"/>
    <w:rsid w:val="00B85637"/>
    <w:rsid w:val="00B856E7"/>
    <w:rsid w:val="00B85903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8D5"/>
    <w:rsid w:val="00B86B98"/>
    <w:rsid w:val="00B86BD6"/>
    <w:rsid w:val="00B86CAA"/>
    <w:rsid w:val="00B86CE9"/>
    <w:rsid w:val="00B86EE4"/>
    <w:rsid w:val="00B8703A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51C"/>
    <w:rsid w:val="00B9679E"/>
    <w:rsid w:val="00B96838"/>
    <w:rsid w:val="00B96B4E"/>
    <w:rsid w:val="00B96C33"/>
    <w:rsid w:val="00B96E2D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7A6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DA7"/>
    <w:rsid w:val="00BA6EF3"/>
    <w:rsid w:val="00BA7031"/>
    <w:rsid w:val="00BA765C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1C5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55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068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6E6F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2F"/>
    <w:rsid w:val="00BD1394"/>
    <w:rsid w:val="00BD1591"/>
    <w:rsid w:val="00BD1597"/>
    <w:rsid w:val="00BD1776"/>
    <w:rsid w:val="00BD1782"/>
    <w:rsid w:val="00BD1F0D"/>
    <w:rsid w:val="00BD203E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738"/>
    <w:rsid w:val="00BE2AA6"/>
    <w:rsid w:val="00BE2F26"/>
    <w:rsid w:val="00BE2F28"/>
    <w:rsid w:val="00BE340C"/>
    <w:rsid w:val="00BE365E"/>
    <w:rsid w:val="00BE3C73"/>
    <w:rsid w:val="00BE3F08"/>
    <w:rsid w:val="00BE4117"/>
    <w:rsid w:val="00BE42BC"/>
    <w:rsid w:val="00BE454F"/>
    <w:rsid w:val="00BE48D0"/>
    <w:rsid w:val="00BE49E7"/>
    <w:rsid w:val="00BE53A3"/>
    <w:rsid w:val="00BE593B"/>
    <w:rsid w:val="00BE5940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0D31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1D19"/>
    <w:rsid w:val="00C0210D"/>
    <w:rsid w:val="00C021AE"/>
    <w:rsid w:val="00C026F3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00"/>
    <w:rsid w:val="00C067AD"/>
    <w:rsid w:val="00C06814"/>
    <w:rsid w:val="00C069B9"/>
    <w:rsid w:val="00C06ACE"/>
    <w:rsid w:val="00C06BE0"/>
    <w:rsid w:val="00C06E6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9D1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1AE3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A6B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A19"/>
    <w:rsid w:val="00C27D90"/>
    <w:rsid w:val="00C27DAB"/>
    <w:rsid w:val="00C27F21"/>
    <w:rsid w:val="00C30307"/>
    <w:rsid w:val="00C3058D"/>
    <w:rsid w:val="00C30842"/>
    <w:rsid w:val="00C3084E"/>
    <w:rsid w:val="00C308F8"/>
    <w:rsid w:val="00C30C86"/>
    <w:rsid w:val="00C31031"/>
    <w:rsid w:val="00C3152C"/>
    <w:rsid w:val="00C316C7"/>
    <w:rsid w:val="00C31975"/>
    <w:rsid w:val="00C31C99"/>
    <w:rsid w:val="00C31D1E"/>
    <w:rsid w:val="00C31F4C"/>
    <w:rsid w:val="00C32234"/>
    <w:rsid w:val="00C326D6"/>
    <w:rsid w:val="00C32BCB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19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72E"/>
    <w:rsid w:val="00C41AFB"/>
    <w:rsid w:val="00C42065"/>
    <w:rsid w:val="00C420A0"/>
    <w:rsid w:val="00C420E5"/>
    <w:rsid w:val="00C42219"/>
    <w:rsid w:val="00C425D3"/>
    <w:rsid w:val="00C428EC"/>
    <w:rsid w:val="00C428FC"/>
    <w:rsid w:val="00C42A83"/>
    <w:rsid w:val="00C42E04"/>
    <w:rsid w:val="00C42FFC"/>
    <w:rsid w:val="00C432F5"/>
    <w:rsid w:val="00C43598"/>
    <w:rsid w:val="00C43982"/>
    <w:rsid w:val="00C43988"/>
    <w:rsid w:val="00C43ACA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79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A6"/>
    <w:rsid w:val="00C52CCA"/>
    <w:rsid w:val="00C52E8C"/>
    <w:rsid w:val="00C537AD"/>
    <w:rsid w:val="00C537D5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2CB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A4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58D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6DBD"/>
    <w:rsid w:val="00C77529"/>
    <w:rsid w:val="00C7775F"/>
    <w:rsid w:val="00C778DD"/>
    <w:rsid w:val="00C779E7"/>
    <w:rsid w:val="00C77A55"/>
    <w:rsid w:val="00C77A96"/>
    <w:rsid w:val="00C80256"/>
    <w:rsid w:val="00C8025A"/>
    <w:rsid w:val="00C80301"/>
    <w:rsid w:val="00C8056F"/>
    <w:rsid w:val="00C809B6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5EC"/>
    <w:rsid w:val="00C81A90"/>
    <w:rsid w:val="00C81B47"/>
    <w:rsid w:val="00C81D52"/>
    <w:rsid w:val="00C81F3A"/>
    <w:rsid w:val="00C82923"/>
    <w:rsid w:val="00C8296A"/>
    <w:rsid w:val="00C82A45"/>
    <w:rsid w:val="00C82D0D"/>
    <w:rsid w:val="00C82D23"/>
    <w:rsid w:val="00C82F6E"/>
    <w:rsid w:val="00C83091"/>
    <w:rsid w:val="00C831F2"/>
    <w:rsid w:val="00C8341D"/>
    <w:rsid w:val="00C83527"/>
    <w:rsid w:val="00C83582"/>
    <w:rsid w:val="00C8389A"/>
    <w:rsid w:val="00C8390C"/>
    <w:rsid w:val="00C83B69"/>
    <w:rsid w:val="00C83E52"/>
    <w:rsid w:val="00C84035"/>
    <w:rsid w:val="00C84207"/>
    <w:rsid w:val="00C8450D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528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623"/>
    <w:rsid w:val="00C947FA"/>
    <w:rsid w:val="00C948BC"/>
    <w:rsid w:val="00C94933"/>
    <w:rsid w:val="00C94AF3"/>
    <w:rsid w:val="00C94D13"/>
    <w:rsid w:val="00C94D35"/>
    <w:rsid w:val="00C94DBF"/>
    <w:rsid w:val="00C95113"/>
    <w:rsid w:val="00C9521C"/>
    <w:rsid w:val="00C95B34"/>
    <w:rsid w:val="00C95BBE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DD8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0DAD"/>
    <w:rsid w:val="00CA1119"/>
    <w:rsid w:val="00CA149D"/>
    <w:rsid w:val="00CA14E0"/>
    <w:rsid w:val="00CA186F"/>
    <w:rsid w:val="00CA19A6"/>
    <w:rsid w:val="00CA1A03"/>
    <w:rsid w:val="00CA1AED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332"/>
    <w:rsid w:val="00CB0916"/>
    <w:rsid w:val="00CB0D55"/>
    <w:rsid w:val="00CB0D80"/>
    <w:rsid w:val="00CB0E20"/>
    <w:rsid w:val="00CB130C"/>
    <w:rsid w:val="00CB1426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00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78D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B91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0F"/>
    <w:rsid w:val="00CC56AD"/>
    <w:rsid w:val="00CC56B5"/>
    <w:rsid w:val="00CC575E"/>
    <w:rsid w:val="00CC580B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0F97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482"/>
    <w:rsid w:val="00CD44B8"/>
    <w:rsid w:val="00CD45CB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DEC"/>
    <w:rsid w:val="00CE1F85"/>
    <w:rsid w:val="00CE20E7"/>
    <w:rsid w:val="00CE22D0"/>
    <w:rsid w:val="00CE2338"/>
    <w:rsid w:val="00CE234F"/>
    <w:rsid w:val="00CE28D4"/>
    <w:rsid w:val="00CE2A0D"/>
    <w:rsid w:val="00CE2B85"/>
    <w:rsid w:val="00CE2C28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681"/>
    <w:rsid w:val="00CF084E"/>
    <w:rsid w:val="00CF0D80"/>
    <w:rsid w:val="00CF0D87"/>
    <w:rsid w:val="00CF1002"/>
    <w:rsid w:val="00CF15AF"/>
    <w:rsid w:val="00CF186F"/>
    <w:rsid w:val="00CF18B0"/>
    <w:rsid w:val="00CF1941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551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13B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E9A"/>
    <w:rsid w:val="00D20F98"/>
    <w:rsid w:val="00D21152"/>
    <w:rsid w:val="00D214D5"/>
    <w:rsid w:val="00D21654"/>
    <w:rsid w:val="00D21693"/>
    <w:rsid w:val="00D216CF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3D"/>
    <w:rsid w:val="00D250E9"/>
    <w:rsid w:val="00D251B3"/>
    <w:rsid w:val="00D253BF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153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228"/>
    <w:rsid w:val="00D35731"/>
    <w:rsid w:val="00D357A8"/>
    <w:rsid w:val="00D358CC"/>
    <w:rsid w:val="00D359EF"/>
    <w:rsid w:val="00D35A01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04D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1AB"/>
    <w:rsid w:val="00D453B2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866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320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CAF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4A8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443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32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2F93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54"/>
    <w:rsid w:val="00DA37B3"/>
    <w:rsid w:val="00DA37BB"/>
    <w:rsid w:val="00DA3A17"/>
    <w:rsid w:val="00DA3A1F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BAC"/>
    <w:rsid w:val="00DA5C88"/>
    <w:rsid w:val="00DA5E1A"/>
    <w:rsid w:val="00DA61D9"/>
    <w:rsid w:val="00DA6705"/>
    <w:rsid w:val="00DA6864"/>
    <w:rsid w:val="00DA6CCF"/>
    <w:rsid w:val="00DA6F4C"/>
    <w:rsid w:val="00DA6F94"/>
    <w:rsid w:val="00DA714F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000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D6A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493"/>
    <w:rsid w:val="00DC357F"/>
    <w:rsid w:val="00DC36E8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30D"/>
    <w:rsid w:val="00DC6438"/>
    <w:rsid w:val="00DC6670"/>
    <w:rsid w:val="00DC681F"/>
    <w:rsid w:val="00DC6974"/>
    <w:rsid w:val="00DC6A25"/>
    <w:rsid w:val="00DC6D23"/>
    <w:rsid w:val="00DC7142"/>
    <w:rsid w:val="00DC717E"/>
    <w:rsid w:val="00DC73C5"/>
    <w:rsid w:val="00DC743A"/>
    <w:rsid w:val="00DC76FB"/>
    <w:rsid w:val="00DC7787"/>
    <w:rsid w:val="00DC7B91"/>
    <w:rsid w:val="00DC7BC4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2DD"/>
    <w:rsid w:val="00DD4427"/>
    <w:rsid w:val="00DD48C7"/>
    <w:rsid w:val="00DD48D9"/>
    <w:rsid w:val="00DD4904"/>
    <w:rsid w:val="00DD4B69"/>
    <w:rsid w:val="00DD5342"/>
    <w:rsid w:val="00DD53DC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0E7E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9B0"/>
    <w:rsid w:val="00DF0AFF"/>
    <w:rsid w:val="00DF0D8D"/>
    <w:rsid w:val="00DF0E57"/>
    <w:rsid w:val="00DF0EF9"/>
    <w:rsid w:val="00DF0F9E"/>
    <w:rsid w:val="00DF0FAF"/>
    <w:rsid w:val="00DF111A"/>
    <w:rsid w:val="00DF11C0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61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3ED5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C6B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C9B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0E1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CE8"/>
    <w:rsid w:val="00E35F93"/>
    <w:rsid w:val="00E362B6"/>
    <w:rsid w:val="00E36400"/>
    <w:rsid w:val="00E36912"/>
    <w:rsid w:val="00E36B2F"/>
    <w:rsid w:val="00E36DA5"/>
    <w:rsid w:val="00E370CB"/>
    <w:rsid w:val="00E37231"/>
    <w:rsid w:val="00E373C0"/>
    <w:rsid w:val="00E373CD"/>
    <w:rsid w:val="00E373DA"/>
    <w:rsid w:val="00E374C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983"/>
    <w:rsid w:val="00E41AE2"/>
    <w:rsid w:val="00E41EC2"/>
    <w:rsid w:val="00E41ED1"/>
    <w:rsid w:val="00E420AD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06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D0A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21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77DD8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87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D1F"/>
    <w:rsid w:val="00E92FE3"/>
    <w:rsid w:val="00E937B8"/>
    <w:rsid w:val="00E938A0"/>
    <w:rsid w:val="00E93E88"/>
    <w:rsid w:val="00E93EB0"/>
    <w:rsid w:val="00E93F0D"/>
    <w:rsid w:val="00E94145"/>
    <w:rsid w:val="00E947ED"/>
    <w:rsid w:val="00E94853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ACA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0F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20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85"/>
    <w:rsid w:val="00EC0DC1"/>
    <w:rsid w:val="00EC0DED"/>
    <w:rsid w:val="00EC129C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68E"/>
    <w:rsid w:val="00EC291B"/>
    <w:rsid w:val="00EC2AB9"/>
    <w:rsid w:val="00EC2B10"/>
    <w:rsid w:val="00EC2D43"/>
    <w:rsid w:val="00EC2DB6"/>
    <w:rsid w:val="00EC2E72"/>
    <w:rsid w:val="00EC31DD"/>
    <w:rsid w:val="00EC324E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5EA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1C0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2A1"/>
    <w:rsid w:val="00EE1502"/>
    <w:rsid w:val="00EE1685"/>
    <w:rsid w:val="00EE18BF"/>
    <w:rsid w:val="00EE1919"/>
    <w:rsid w:val="00EE19FC"/>
    <w:rsid w:val="00EE1D4A"/>
    <w:rsid w:val="00EE1D80"/>
    <w:rsid w:val="00EE249C"/>
    <w:rsid w:val="00EE2509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6B50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27E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46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4B6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5ED"/>
    <w:rsid w:val="00F14721"/>
    <w:rsid w:val="00F1485F"/>
    <w:rsid w:val="00F1488E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00D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B79"/>
    <w:rsid w:val="00F22FD6"/>
    <w:rsid w:val="00F233A6"/>
    <w:rsid w:val="00F233D1"/>
    <w:rsid w:val="00F23424"/>
    <w:rsid w:val="00F23725"/>
    <w:rsid w:val="00F23B11"/>
    <w:rsid w:val="00F24106"/>
    <w:rsid w:val="00F24268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0C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19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08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AA1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096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821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7AA"/>
    <w:rsid w:val="00F9684A"/>
    <w:rsid w:val="00F96AEA"/>
    <w:rsid w:val="00F96D0A"/>
    <w:rsid w:val="00F96EAD"/>
    <w:rsid w:val="00F970D3"/>
    <w:rsid w:val="00F97319"/>
    <w:rsid w:val="00F9732D"/>
    <w:rsid w:val="00F975EB"/>
    <w:rsid w:val="00F979B7"/>
    <w:rsid w:val="00F97AC6"/>
    <w:rsid w:val="00FA0032"/>
    <w:rsid w:val="00FA0301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09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C1"/>
    <w:rsid w:val="00FB0875"/>
    <w:rsid w:val="00FB0E65"/>
    <w:rsid w:val="00FB1534"/>
    <w:rsid w:val="00FB183F"/>
    <w:rsid w:val="00FB197C"/>
    <w:rsid w:val="00FB1A91"/>
    <w:rsid w:val="00FB1CEE"/>
    <w:rsid w:val="00FB1D66"/>
    <w:rsid w:val="00FB1E44"/>
    <w:rsid w:val="00FB1E56"/>
    <w:rsid w:val="00FB209B"/>
    <w:rsid w:val="00FB241F"/>
    <w:rsid w:val="00FB245C"/>
    <w:rsid w:val="00FB2547"/>
    <w:rsid w:val="00FB2A9C"/>
    <w:rsid w:val="00FB32B0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47A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00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0DB2"/>
    <w:rsid w:val="00FD11CB"/>
    <w:rsid w:val="00FD1A72"/>
    <w:rsid w:val="00FD1D46"/>
    <w:rsid w:val="00FD1D73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BCC"/>
    <w:rsid w:val="00FD4D02"/>
    <w:rsid w:val="00FD4D48"/>
    <w:rsid w:val="00FD5200"/>
    <w:rsid w:val="00FD5266"/>
    <w:rsid w:val="00FD52B3"/>
    <w:rsid w:val="00FD5389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012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4E7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6AB"/>
    <w:rsid w:val="00FE47DB"/>
    <w:rsid w:val="00FE489C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5E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8B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03C"/>
    <w:rsid w:val="00FF6103"/>
    <w:rsid w:val="00FF614F"/>
    <w:rsid w:val="00FF65C9"/>
    <w:rsid w:val="00FF6889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18523</TotalTime>
  <Pages>5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4582</cp:revision>
  <cp:lastPrinted>2009-04-22T21:01:00Z</cp:lastPrinted>
  <dcterms:created xsi:type="dcterms:W3CDTF">2020-07-20T16:47:00Z</dcterms:created>
  <dcterms:modified xsi:type="dcterms:W3CDTF">2024-02-19T15:46:00Z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